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799" w:rsidRPr="00773DBC" w:rsidRDefault="005D7799" w:rsidP="006541A1">
      <w:pPr>
        <w:pStyle w:val="NormalWeb"/>
      </w:pPr>
      <w:r>
        <w:t>МИНОБРНАУКИ РОССИИ</w:t>
      </w:r>
    </w:p>
    <w:p w:rsidR="005D7799" w:rsidRPr="00773DBC" w:rsidRDefault="005D779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D7799" w:rsidRPr="00477FA3" w:rsidRDefault="005D7799" w:rsidP="00030968">
      <w:pPr>
        <w:jc w:val="center"/>
        <w:rPr>
          <w:b/>
          <w:sz w:val="28"/>
          <w:szCs w:val="28"/>
        </w:rPr>
      </w:pPr>
      <w:r w:rsidRPr="00477FA3">
        <w:rPr>
          <w:b/>
          <w:sz w:val="28"/>
          <w:szCs w:val="28"/>
        </w:rPr>
        <w:t>«Гжельский государственный университет»</w:t>
      </w:r>
    </w:p>
    <w:p w:rsidR="005D7799" w:rsidRPr="00477FA3" w:rsidRDefault="005D7799" w:rsidP="00030968">
      <w:pPr>
        <w:jc w:val="center"/>
        <w:rPr>
          <w:sz w:val="28"/>
          <w:szCs w:val="28"/>
        </w:rPr>
      </w:pPr>
      <w:r w:rsidRPr="00477FA3">
        <w:rPr>
          <w:sz w:val="28"/>
          <w:szCs w:val="28"/>
        </w:rPr>
        <w:t>(ГГУ)</w:t>
      </w:r>
    </w:p>
    <w:p w:rsidR="005D7799" w:rsidRPr="00773DBC" w:rsidRDefault="005D7799" w:rsidP="00030968">
      <w:pPr>
        <w:rPr>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D7799" w:rsidRPr="00773DBC" w:rsidRDefault="005D7799" w:rsidP="00030968">
      <w:pPr>
        <w:tabs>
          <w:tab w:val="left" w:pos="680"/>
          <w:tab w:val="left" w:pos="851"/>
          <w:tab w:val="left" w:pos="6240"/>
        </w:tabs>
        <w:rPr>
          <w:noProof/>
          <w:sz w:val="28"/>
          <w:szCs w:val="28"/>
        </w:rPr>
      </w:pPr>
      <w:r w:rsidRPr="00773DBC">
        <w:rPr>
          <w:noProof/>
          <w:sz w:val="28"/>
          <w:szCs w:val="28"/>
        </w:rPr>
        <w:tab/>
      </w:r>
    </w:p>
    <w:p w:rsidR="005D7799" w:rsidRPr="00773DBC" w:rsidRDefault="005D7799" w:rsidP="00030968">
      <w:pPr>
        <w:tabs>
          <w:tab w:val="left" w:pos="680"/>
          <w:tab w:val="left" w:pos="851"/>
          <w:tab w:val="left" w:pos="6240"/>
        </w:tabs>
        <w:rPr>
          <w:noProof/>
          <w:sz w:val="28"/>
          <w:szCs w:val="28"/>
        </w:rPr>
      </w:pPr>
    </w:p>
    <w:p w:rsidR="005D7799" w:rsidRPr="00773DBC" w:rsidRDefault="005D7799" w:rsidP="00030968">
      <w:pPr>
        <w:tabs>
          <w:tab w:val="left" w:pos="680"/>
          <w:tab w:val="left" w:pos="851"/>
          <w:tab w:val="left" w:pos="6240"/>
        </w:tabs>
        <w:rPr>
          <w:sz w:val="28"/>
          <w:szCs w:val="28"/>
        </w:rPr>
      </w:pPr>
    </w:p>
    <w:p w:rsidR="005D7799" w:rsidRPr="00CA631C" w:rsidRDefault="005D7799" w:rsidP="00030968">
      <w:pPr>
        <w:pStyle w:val="Style11"/>
        <w:widowControl/>
        <w:rPr>
          <w:bCs/>
          <w:sz w:val="36"/>
          <w:szCs w:val="36"/>
          <w:u w:val="single"/>
        </w:rPr>
      </w:pPr>
      <w:r w:rsidRPr="00CA631C">
        <w:rPr>
          <w:bCs/>
          <w:sz w:val="36"/>
          <w:szCs w:val="36"/>
          <w:u w:val="single"/>
        </w:rPr>
        <w:t>Рабочая программа дисциплины</w:t>
      </w:r>
    </w:p>
    <w:p w:rsidR="005D7799" w:rsidRPr="00CA631C" w:rsidRDefault="005D7799" w:rsidP="00030968">
      <w:pPr>
        <w:tabs>
          <w:tab w:val="left" w:pos="680"/>
          <w:tab w:val="left" w:pos="851"/>
        </w:tabs>
        <w:jc w:val="center"/>
        <w:rPr>
          <w:sz w:val="28"/>
          <w:szCs w:val="28"/>
        </w:rPr>
      </w:pPr>
    </w:p>
    <w:p w:rsidR="005D7799" w:rsidRPr="008251CB" w:rsidRDefault="005D7799" w:rsidP="00030968">
      <w:pPr>
        <w:tabs>
          <w:tab w:val="left" w:pos="680"/>
          <w:tab w:val="left" w:pos="851"/>
        </w:tabs>
        <w:jc w:val="center"/>
        <w:rPr>
          <w:b/>
          <w:sz w:val="28"/>
          <w:szCs w:val="28"/>
        </w:rPr>
      </w:pPr>
      <w:r>
        <w:rPr>
          <w:b/>
          <w:sz w:val="28"/>
          <w:szCs w:val="28"/>
        </w:rPr>
        <w:t>Теория мотивации</w:t>
      </w:r>
    </w:p>
    <w:p w:rsidR="005D7799" w:rsidRPr="00773DBC" w:rsidRDefault="005D7799" w:rsidP="00030968">
      <w:pPr>
        <w:pStyle w:val="Style15"/>
        <w:tabs>
          <w:tab w:val="left" w:leader="underscore" w:pos="9856"/>
        </w:tabs>
        <w:ind w:firstLine="720"/>
        <w:rPr>
          <w:rStyle w:val="FontStyle53"/>
          <w:bCs/>
          <w:sz w:val="28"/>
          <w:szCs w:val="28"/>
        </w:rPr>
      </w:pPr>
    </w:p>
    <w:p w:rsidR="005D7799" w:rsidRPr="00773DBC" w:rsidRDefault="005D7799" w:rsidP="00030968">
      <w:pPr>
        <w:pStyle w:val="Style15"/>
        <w:tabs>
          <w:tab w:val="left" w:leader="underscore" w:pos="9856"/>
        </w:tabs>
        <w:ind w:firstLine="720"/>
        <w:jc w:val="center"/>
        <w:rPr>
          <w:rStyle w:val="FontStyle53"/>
          <w:bCs/>
          <w:sz w:val="28"/>
          <w:szCs w:val="28"/>
        </w:rPr>
      </w:pPr>
    </w:p>
    <w:p w:rsidR="005D7799" w:rsidRPr="00773DBC" w:rsidRDefault="005D7799" w:rsidP="00030968">
      <w:pPr>
        <w:pStyle w:val="Style12"/>
        <w:spacing w:line="240" w:lineRule="auto"/>
        <w:ind w:firstLine="720"/>
        <w:jc w:val="center"/>
        <w:rPr>
          <w:rStyle w:val="FontStyle60"/>
          <w:sz w:val="28"/>
          <w:szCs w:val="28"/>
          <w:vertAlign w:val="superscript"/>
        </w:rPr>
      </w:pPr>
    </w:p>
    <w:tbl>
      <w:tblPr>
        <w:tblW w:w="0" w:type="auto"/>
        <w:tblLook w:val="00A0"/>
      </w:tblPr>
      <w:tblGrid>
        <w:gridCol w:w="3794"/>
        <w:gridCol w:w="6061"/>
      </w:tblGrid>
      <w:tr w:rsidR="005D7799" w:rsidRPr="00773DBC" w:rsidTr="00873E91">
        <w:trPr>
          <w:trHeight w:val="409"/>
        </w:trPr>
        <w:tc>
          <w:tcPr>
            <w:tcW w:w="3794" w:type="dxa"/>
          </w:tcPr>
          <w:p w:rsidR="005D7799" w:rsidRPr="00873E91" w:rsidRDefault="005D7799" w:rsidP="00873E91">
            <w:pPr>
              <w:pStyle w:val="Style15"/>
              <w:tabs>
                <w:tab w:val="left" w:leader="underscore" w:pos="9524"/>
              </w:tabs>
              <w:jc w:val="left"/>
              <w:rPr>
                <w:rStyle w:val="FontStyle53"/>
                <w:bCs/>
                <w:sz w:val="28"/>
                <w:szCs w:val="28"/>
              </w:rPr>
            </w:pPr>
            <w:r w:rsidRPr="00873E91">
              <w:rPr>
                <w:rStyle w:val="FontStyle53"/>
                <w:b w:val="0"/>
                <w:bCs/>
                <w:i/>
                <w:sz w:val="28"/>
                <w:szCs w:val="28"/>
              </w:rPr>
              <w:t>Направление подготовки</w:t>
            </w:r>
          </w:p>
        </w:tc>
        <w:tc>
          <w:tcPr>
            <w:tcW w:w="6061" w:type="dxa"/>
            <w:tcBorders>
              <w:bottom w:val="single" w:sz="4" w:space="0" w:color="auto"/>
            </w:tcBorders>
          </w:tcPr>
          <w:p w:rsidR="005D7799" w:rsidRPr="00873E91" w:rsidRDefault="005D7799" w:rsidP="00BC5524">
            <w:pPr>
              <w:rPr>
                <w:rStyle w:val="FontStyle53"/>
                <w:b w:val="0"/>
                <w:bCs/>
                <w:sz w:val="28"/>
                <w:szCs w:val="28"/>
              </w:rPr>
            </w:pPr>
            <w:r w:rsidRPr="00873E91">
              <w:rPr>
                <w:sz w:val="28"/>
                <w:szCs w:val="28"/>
              </w:rPr>
              <w:t>38.03.02 Менеджмент</w:t>
            </w:r>
          </w:p>
        </w:tc>
      </w:tr>
      <w:tr w:rsidR="005D7799" w:rsidRPr="00773DBC" w:rsidTr="00873E91">
        <w:tc>
          <w:tcPr>
            <w:tcW w:w="3794" w:type="dxa"/>
          </w:tcPr>
          <w:p w:rsidR="005D7799" w:rsidRPr="00873E91" w:rsidRDefault="005D7799" w:rsidP="00873E91">
            <w:pPr>
              <w:pStyle w:val="Style12"/>
              <w:spacing w:line="240" w:lineRule="auto"/>
              <w:rPr>
                <w:rStyle w:val="FontStyle60"/>
                <w:i/>
                <w:sz w:val="28"/>
                <w:szCs w:val="28"/>
              </w:rPr>
            </w:pPr>
            <w:r w:rsidRPr="00873E91">
              <w:rPr>
                <w:rStyle w:val="FontStyle60"/>
                <w:i/>
                <w:sz w:val="28"/>
                <w:szCs w:val="28"/>
              </w:rPr>
              <w:t>Направленность (профиль)</w:t>
            </w:r>
          </w:p>
        </w:tc>
        <w:tc>
          <w:tcPr>
            <w:tcW w:w="6061" w:type="dxa"/>
            <w:tcBorders>
              <w:top w:val="single" w:sz="4" w:space="0" w:color="auto"/>
              <w:bottom w:val="single" w:sz="4" w:space="0" w:color="auto"/>
            </w:tcBorders>
          </w:tcPr>
          <w:p w:rsidR="005D7799" w:rsidRPr="00873E91" w:rsidRDefault="005D7799" w:rsidP="00873E91">
            <w:pPr>
              <w:pStyle w:val="Style12"/>
              <w:spacing w:line="240" w:lineRule="auto"/>
              <w:rPr>
                <w:rStyle w:val="FontStyle60"/>
                <w:sz w:val="28"/>
                <w:szCs w:val="28"/>
              </w:rPr>
            </w:pPr>
            <w:r w:rsidRPr="00873E91">
              <w:rPr>
                <w:color w:val="000000"/>
                <w:sz w:val="28"/>
                <w:szCs w:val="28"/>
              </w:rPr>
              <w:t>Организационно-управленческая деятельность в сфере предпринимательства</w:t>
            </w:r>
          </w:p>
        </w:tc>
      </w:tr>
      <w:tr w:rsidR="005D7799" w:rsidRPr="00773DBC" w:rsidTr="00873E91">
        <w:tc>
          <w:tcPr>
            <w:tcW w:w="3794" w:type="dxa"/>
          </w:tcPr>
          <w:p w:rsidR="005D7799" w:rsidRPr="00873E91" w:rsidRDefault="005D7799" w:rsidP="00873E9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D7799" w:rsidRPr="00873E91" w:rsidRDefault="005D7799" w:rsidP="00873E91">
            <w:pPr>
              <w:pStyle w:val="Style15"/>
              <w:tabs>
                <w:tab w:val="left" w:leader="underscore" w:pos="9768"/>
              </w:tabs>
              <w:jc w:val="center"/>
              <w:rPr>
                <w:rStyle w:val="FontStyle53"/>
                <w:bCs/>
                <w:sz w:val="28"/>
                <w:szCs w:val="28"/>
              </w:rPr>
            </w:pPr>
          </w:p>
        </w:tc>
      </w:tr>
      <w:tr w:rsidR="005D7799" w:rsidRPr="00773DBC" w:rsidTr="00873E91">
        <w:tc>
          <w:tcPr>
            <w:tcW w:w="3794" w:type="dxa"/>
          </w:tcPr>
          <w:p w:rsidR="005D7799" w:rsidRPr="00873E91" w:rsidRDefault="005D7799" w:rsidP="00873E91">
            <w:pPr>
              <w:pStyle w:val="Style15"/>
              <w:tabs>
                <w:tab w:val="left" w:leader="underscore" w:pos="9768"/>
              </w:tabs>
              <w:jc w:val="left"/>
              <w:rPr>
                <w:rStyle w:val="FontStyle53"/>
                <w:b w:val="0"/>
                <w:bCs/>
                <w:i/>
                <w:sz w:val="28"/>
                <w:szCs w:val="28"/>
              </w:rPr>
            </w:pPr>
          </w:p>
          <w:p w:rsidR="005D7799" w:rsidRPr="00873E91" w:rsidRDefault="005D7799" w:rsidP="00873E91">
            <w:pPr>
              <w:pStyle w:val="Style15"/>
              <w:tabs>
                <w:tab w:val="left" w:leader="underscore" w:pos="9768"/>
              </w:tabs>
              <w:jc w:val="left"/>
              <w:rPr>
                <w:rStyle w:val="FontStyle53"/>
                <w:b w:val="0"/>
                <w:bCs/>
                <w:i/>
                <w:sz w:val="28"/>
                <w:szCs w:val="28"/>
              </w:rPr>
            </w:pPr>
          </w:p>
          <w:p w:rsidR="005D7799" w:rsidRPr="00873E91" w:rsidRDefault="005D7799" w:rsidP="00873E91">
            <w:pPr>
              <w:pStyle w:val="Style15"/>
              <w:tabs>
                <w:tab w:val="left" w:leader="underscore" w:pos="9768"/>
              </w:tabs>
              <w:jc w:val="left"/>
              <w:rPr>
                <w:rStyle w:val="FontStyle53"/>
                <w:bCs/>
                <w:sz w:val="28"/>
                <w:szCs w:val="28"/>
              </w:rPr>
            </w:pPr>
            <w:r w:rsidRPr="00873E91">
              <w:rPr>
                <w:rStyle w:val="FontStyle53"/>
                <w:b w:val="0"/>
                <w:bCs/>
                <w:i/>
                <w:sz w:val="28"/>
                <w:szCs w:val="28"/>
              </w:rPr>
              <w:t>Квалификация  выпускника</w:t>
            </w:r>
          </w:p>
        </w:tc>
        <w:tc>
          <w:tcPr>
            <w:tcW w:w="6061" w:type="dxa"/>
            <w:tcBorders>
              <w:bottom w:val="single" w:sz="4" w:space="0" w:color="auto"/>
            </w:tcBorders>
          </w:tcPr>
          <w:p w:rsidR="005D7799" w:rsidRPr="00873E91" w:rsidRDefault="005D7799" w:rsidP="00873E91">
            <w:pPr>
              <w:pStyle w:val="Style15"/>
              <w:tabs>
                <w:tab w:val="left" w:leader="underscore" w:pos="9768"/>
              </w:tabs>
              <w:rPr>
                <w:rStyle w:val="FontStyle53"/>
                <w:b w:val="0"/>
                <w:bCs/>
                <w:sz w:val="28"/>
                <w:szCs w:val="28"/>
              </w:rPr>
            </w:pPr>
          </w:p>
          <w:p w:rsidR="005D7799" w:rsidRPr="00873E91" w:rsidRDefault="005D7799" w:rsidP="00873E91">
            <w:pPr>
              <w:pStyle w:val="Style15"/>
              <w:tabs>
                <w:tab w:val="left" w:leader="underscore" w:pos="9768"/>
              </w:tabs>
              <w:rPr>
                <w:rStyle w:val="FontStyle53"/>
                <w:b w:val="0"/>
                <w:bCs/>
                <w:sz w:val="28"/>
                <w:szCs w:val="28"/>
              </w:rPr>
            </w:pPr>
          </w:p>
          <w:p w:rsidR="005D7799" w:rsidRPr="00873E91" w:rsidRDefault="005D7799" w:rsidP="00873E91">
            <w:pPr>
              <w:pStyle w:val="Style15"/>
              <w:tabs>
                <w:tab w:val="left" w:leader="underscore" w:pos="9768"/>
              </w:tabs>
              <w:rPr>
                <w:rStyle w:val="FontStyle53"/>
                <w:b w:val="0"/>
                <w:bCs/>
                <w:sz w:val="28"/>
                <w:szCs w:val="28"/>
              </w:rPr>
            </w:pPr>
            <w:r w:rsidRPr="00873E91">
              <w:rPr>
                <w:rStyle w:val="FontStyle53"/>
                <w:b w:val="0"/>
                <w:bCs/>
                <w:sz w:val="28"/>
                <w:szCs w:val="28"/>
              </w:rPr>
              <w:t>бакалавр</w:t>
            </w:r>
          </w:p>
        </w:tc>
      </w:tr>
    </w:tbl>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5D7799" w:rsidRDefault="005D7799" w:rsidP="00BC552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773DBC">
          <w:rPr>
            <w:rStyle w:val="FontStyle53"/>
            <w:b w:val="0"/>
            <w:bCs/>
            <w:sz w:val="28"/>
            <w:szCs w:val="28"/>
          </w:rPr>
          <w:t>20</w:t>
        </w:r>
        <w:r>
          <w:rPr>
            <w:rStyle w:val="FontStyle53"/>
            <w:b w:val="0"/>
            <w:bCs/>
            <w:sz w:val="28"/>
            <w:szCs w:val="28"/>
          </w:rPr>
          <w:t>21</w:t>
        </w:r>
        <w:r w:rsidRPr="00773DBC">
          <w:rPr>
            <w:rStyle w:val="FontStyle53"/>
            <w:b w:val="0"/>
            <w:bCs/>
            <w:sz w:val="28"/>
            <w:szCs w:val="28"/>
          </w:rPr>
          <w:t xml:space="preserve"> г</w:t>
        </w:r>
      </w:smartTag>
      <w:r w:rsidRPr="00773DBC">
        <w:rPr>
          <w:rStyle w:val="FontStyle53"/>
          <w:b w:val="0"/>
          <w:bCs/>
          <w:sz w:val="28"/>
          <w:szCs w:val="28"/>
        </w:rPr>
        <w:t>.</w:t>
      </w:r>
    </w:p>
    <w:p w:rsidR="005D7799" w:rsidRDefault="005D7799" w:rsidP="00BC5524">
      <w:pPr>
        <w:widowControl/>
        <w:autoSpaceDE/>
        <w:autoSpaceDN/>
        <w:adjustRightInd/>
        <w:rPr>
          <w:rStyle w:val="FontStyle53"/>
          <w:b w:val="0"/>
          <w:bCs/>
          <w:sz w:val="28"/>
          <w:szCs w:val="28"/>
        </w:rPr>
      </w:pPr>
      <w:r>
        <w:rPr>
          <w:rStyle w:val="FontStyle53"/>
          <w:b w:val="0"/>
          <w:bCs/>
          <w:sz w:val="28"/>
          <w:szCs w:val="28"/>
        </w:rPr>
        <w:br w:type="page"/>
      </w:r>
    </w:p>
    <w:p w:rsidR="005D7799" w:rsidRDefault="005D7799" w:rsidP="00E00808">
      <w:pPr>
        <w:pStyle w:val="Style15"/>
        <w:tabs>
          <w:tab w:val="left" w:leader="underscore" w:pos="9856"/>
        </w:tabs>
        <w:ind w:firstLine="709"/>
      </w:pPr>
      <w:r>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5D7799" w:rsidRDefault="005D7799" w:rsidP="00E0080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5D7799" w:rsidRDefault="005D7799" w:rsidP="00E00808">
      <w:pPr>
        <w:pStyle w:val="Style15"/>
        <w:tabs>
          <w:tab w:val="left" w:leader="underscore" w:pos="9856"/>
        </w:tabs>
        <w:ind w:firstLine="709"/>
      </w:pPr>
      <w:r>
        <w:t>Практическая подготовка реализуется на основе:</w:t>
      </w:r>
    </w:p>
    <w:p w:rsidR="005D7799" w:rsidRDefault="005D7799" w:rsidP="00E00808">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5D7799" w:rsidRDefault="005D7799" w:rsidP="00E0080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D7799" w:rsidRDefault="005D7799" w:rsidP="00E00808">
      <w:pPr>
        <w:pStyle w:val="Style15"/>
        <w:tabs>
          <w:tab w:val="left" w:leader="underscore" w:pos="9856"/>
        </w:tabs>
        <w:ind w:firstLine="709"/>
      </w:pPr>
    </w:p>
    <w:p w:rsidR="005D7799" w:rsidRDefault="005D7799" w:rsidP="00E00808">
      <w:pPr>
        <w:ind w:firstLine="709"/>
        <w:jc w:val="both"/>
        <w:rPr>
          <w:bCs/>
        </w:rPr>
      </w:pPr>
    </w:p>
    <w:p w:rsidR="005D7799" w:rsidRPr="008D42EE" w:rsidRDefault="005D7799" w:rsidP="00E00808">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5D7799" w:rsidRPr="00773DBC" w:rsidRDefault="005D7799" w:rsidP="00E00808">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7799" w:rsidRDefault="005D7799" w:rsidP="00CD64A3">
      <w:pPr>
        <w:pStyle w:val="Style15"/>
        <w:tabs>
          <w:tab w:val="left" w:leader="underscore" w:pos="9856"/>
        </w:tabs>
      </w:pPr>
    </w:p>
    <w:p w:rsidR="005D7799" w:rsidRPr="00773DBC" w:rsidRDefault="005D7799" w:rsidP="00A57021">
      <w:pPr>
        <w:ind w:firstLine="709"/>
        <w:jc w:val="both"/>
      </w:pPr>
    </w:p>
    <w:p w:rsidR="005D7799" w:rsidRPr="00773DBC" w:rsidRDefault="005D7799" w:rsidP="00A57021">
      <w:pPr>
        <w:ind w:firstLine="709"/>
        <w:jc w:val="both"/>
      </w:pPr>
    </w:p>
    <w:p w:rsidR="005D7799" w:rsidRDefault="005D7799">
      <w:pPr>
        <w:widowControl/>
        <w:autoSpaceDE/>
        <w:autoSpaceDN/>
        <w:adjustRightInd/>
      </w:pPr>
      <w:r>
        <w:br w:type="page"/>
      </w:r>
    </w:p>
    <w:p w:rsidR="005D7799" w:rsidRPr="00092C77" w:rsidRDefault="005D7799" w:rsidP="00092C77">
      <w:pPr>
        <w:pStyle w:val="ListParagraph"/>
        <w:numPr>
          <w:ilvl w:val="0"/>
          <w:numId w:val="1"/>
        </w:numPr>
        <w:tabs>
          <w:tab w:val="left" w:pos="6131"/>
        </w:tabs>
        <w:ind w:left="0"/>
        <w:jc w:val="both"/>
        <w:rPr>
          <w:b/>
          <w:i/>
        </w:rPr>
      </w:pPr>
      <w:r w:rsidRPr="00092C77">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15"/>
        <w:gridCol w:w="3939"/>
        <w:gridCol w:w="4252"/>
      </w:tblGrid>
      <w:tr w:rsidR="005D7799" w:rsidRPr="00092C77" w:rsidTr="00873E91">
        <w:trPr>
          <w:jc w:val="center"/>
        </w:trPr>
        <w:tc>
          <w:tcPr>
            <w:tcW w:w="2015" w:type="dxa"/>
          </w:tcPr>
          <w:p w:rsidR="005D7799" w:rsidRPr="00873E91" w:rsidRDefault="005D7799" w:rsidP="00873E91">
            <w:pPr>
              <w:jc w:val="center"/>
              <w:rPr>
                <w:b/>
              </w:rPr>
            </w:pPr>
            <w:r w:rsidRPr="00873E91">
              <w:rPr>
                <w:b/>
              </w:rPr>
              <w:t>Компетенция</w:t>
            </w:r>
          </w:p>
        </w:tc>
        <w:tc>
          <w:tcPr>
            <w:tcW w:w="3939" w:type="dxa"/>
          </w:tcPr>
          <w:p w:rsidR="005D7799" w:rsidRPr="00873E91" w:rsidRDefault="005D7799" w:rsidP="00873E91">
            <w:pPr>
              <w:jc w:val="center"/>
              <w:rPr>
                <w:b/>
              </w:rPr>
            </w:pPr>
            <w:r w:rsidRPr="00873E91">
              <w:rPr>
                <w:b/>
              </w:rPr>
              <w:t>Индикаторы достижения компетенций</w:t>
            </w:r>
          </w:p>
        </w:tc>
        <w:tc>
          <w:tcPr>
            <w:tcW w:w="4252" w:type="dxa"/>
          </w:tcPr>
          <w:p w:rsidR="005D7799" w:rsidRPr="00873E91" w:rsidRDefault="005D7799" w:rsidP="00873E91">
            <w:pPr>
              <w:jc w:val="center"/>
              <w:rPr>
                <w:b/>
              </w:rPr>
            </w:pPr>
            <w:r w:rsidRPr="00873E91">
              <w:rPr>
                <w:b/>
              </w:rPr>
              <w:t>Планируемые результаты обучения по дисциплине</w:t>
            </w:r>
          </w:p>
        </w:tc>
      </w:tr>
      <w:tr w:rsidR="005D7799" w:rsidRPr="00092C77" w:rsidTr="00873E91">
        <w:trPr>
          <w:jc w:val="center"/>
        </w:trPr>
        <w:tc>
          <w:tcPr>
            <w:tcW w:w="2015" w:type="dxa"/>
          </w:tcPr>
          <w:p w:rsidR="005D7799" w:rsidRDefault="005D7799" w:rsidP="00DC25F4">
            <w:r>
              <w:t>ПК-1</w:t>
            </w:r>
          </w:p>
          <w:p w:rsidR="005D7799" w:rsidRPr="00092C77" w:rsidRDefault="005D7799" w:rsidP="00DC25F4">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39" w:type="dxa"/>
          </w:tcPr>
          <w:p w:rsidR="005D7799" w:rsidRDefault="005D7799" w:rsidP="00873E91">
            <w:pPr>
              <w:jc w:val="both"/>
            </w:pPr>
            <w:r>
              <w:t>ПК-1.1</w:t>
            </w:r>
          </w:p>
          <w:p w:rsidR="005D7799" w:rsidRDefault="005D7799" w:rsidP="00873E91">
            <w:pPr>
              <w:jc w:val="both"/>
            </w:pPr>
            <w:r>
              <w:t>Знает: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5D7799" w:rsidRDefault="005D7799" w:rsidP="00873E91">
            <w:pPr>
              <w:jc w:val="both"/>
            </w:pPr>
            <w:r>
              <w:t>ПК-1.2</w:t>
            </w:r>
          </w:p>
          <w:p w:rsidR="005D7799" w:rsidRDefault="005D7799" w:rsidP="00873E91">
            <w:pPr>
              <w:jc w:val="both"/>
            </w:pPr>
            <w:r>
              <w:t>Умеет: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5D7799" w:rsidRDefault="005D7799" w:rsidP="00873E91">
            <w:pPr>
              <w:jc w:val="both"/>
            </w:pPr>
            <w:r>
              <w:t>ПК-1.3</w:t>
            </w:r>
          </w:p>
          <w:p w:rsidR="005D7799" w:rsidRPr="00092C77" w:rsidRDefault="005D7799" w:rsidP="00873E91">
            <w:pPr>
              <w:jc w:val="both"/>
            </w:pPr>
            <w:r>
              <w:t>Владеет: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4252" w:type="dxa"/>
          </w:tcPr>
          <w:p w:rsidR="005D7799" w:rsidRDefault="005D7799" w:rsidP="00873E91">
            <w:pPr>
              <w:tabs>
                <w:tab w:val="left" w:pos="171"/>
                <w:tab w:val="left" w:pos="459"/>
              </w:tabs>
              <w:autoSpaceDE/>
              <w:autoSpaceDN/>
              <w:adjustRightInd/>
              <w:contextualSpacing/>
              <w:jc w:val="both"/>
            </w:pPr>
            <w:r w:rsidRPr="00A37F27">
              <w:t>Знать:</w:t>
            </w:r>
          </w:p>
          <w:p w:rsidR="005D7799" w:rsidRDefault="005D7799" w:rsidP="00873E91">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5D7799" w:rsidRDefault="005D7799" w:rsidP="00873E91">
            <w:pPr>
              <w:tabs>
                <w:tab w:val="left" w:pos="171"/>
                <w:tab w:val="left" w:pos="459"/>
              </w:tabs>
              <w:autoSpaceDE/>
              <w:autoSpaceDN/>
              <w:adjustRightInd/>
              <w:contextualSpacing/>
              <w:jc w:val="both"/>
            </w:pPr>
            <w:r>
              <w:t>Уметь:</w:t>
            </w:r>
          </w:p>
          <w:p w:rsidR="005D7799" w:rsidRDefault="005D7799" w:rsidP="00873E91">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япри</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5D7799" w:rsidRDefault="005D7799" w:rsidP="00873E91">
            <w:pPr>
              <w:tabs>
                <w:tab w:val="left" w:pos="171"/>
                <w:tab w:val="left" w:pos="459"/>
              </w:tabs>
              <w:autoSpaceDE/>
              <w:autoSpaceDN/>
              <w:adjustRightInd/>
              <w:contextualSpacing/>
              <w:jc w:val="both"/>
            </w:pPr>
            <w:r>
              <w:t xml:space="preserve">Владеть: </w:t>
            </w:r>
          </w:p>
          <w:p w:rsidR="005D7799" w:rsidRDefault="005D7799" w:rsidP="00873E91">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p w:rsidR="005D7799" w:rsidRPr="00A37F27" w:rsidRDefault="005D7799" w:rsidP="00873E91">
            <w:pPr>
              <w:tabs>
                <w:tab w:val="left" w:pos="171"/>
                <w:tab w:val="left" w:pos="459"/>
              </w:tabs>
              <w:autoSpaceDE/>
              <w:autoSpaceDN/>
              <w:adjustRightInd/>
              <w:contextualSpacing/>
              <w:jc w:val="both"/>
            </w:pPr>
          </w:p>
        </w:tc>
      </w:tr>
      <w:tr w:rsidR="005D7799" w:rsidRPr="00092C77" w:rsidTr="00873E91">
        <w:trPr>
          <w:jc w:val="center"/>
        </w:trPr>
        <w:tc>
          <w:tcPr>
            <w:tcW w:w="2015" w:type="dxa"/>
          </w:tcPr>
          <w:p w:rsidR="005D7799" w:rsidRDefault="005D7799" w:rsidP="00F32E9C">
            <w:r>
              <w:t>ПК-2</w:t>
            </w:r>
          </w:p>
          <w:p w:rsidR="005D7799" w:rsidRDefault="005D7799" w:rsidP="00F32E9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39" w:type="dxa"/>
          </w:tcPr>
          <w:p w:rsidR="005D7799" w:rsidRDefault="005D7799" w:rsidP="00873E91">
            <w:pPr>
              <w:jc w:val="both"/>
            </w:pPr>
            <w:r>
              <w:t>ПК-2.1</w:t>
            </w:r>
          </w:p>
          <w:p w:rsidR="005D7799" w:rsidRDefault="005D7799" w:rsidP="00873E91">
            <w:pPr>
              <w:jc w:val="both"/>
            </w:pPr>
            <w:r>
              <w:t>Знает: концептуальные основы</w:t>
            </w:r>
          </w:p>
          <w:p w:rsidR="005D7799" w:rsidRDefault="005D7799" w:rsidP="00873E91">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5D7799" w:rsidRDefault="005D7799" w:rsidP="00873E91">
            <w:pPr>
              <w:jc w:val="both"/>
            </w:pPr>
            <w:r>
              <w:t>ПК-2.2</w:t>
            </w:r>
          </w:p>
          <w:p w:rsidR="005D7799" w:rsidRDefault="005D7799" w:rsidP="00873E91">
            <w:pPr>
              <w:jc w:val="both"/>
            </w:pPr>
            <w:r>
              <w:t>Умеет: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5D7799" w:rsidRDefault="005D7799" w:rsidP="00873E91">
            <w:pPr>
              <w:jc w:val="both"/>
            </w:pPr>
            <w:r>
              <w:t>ПК-2.3</w:t>
            </w:r>
          </w:p>
          <w:p w:rsidR="005D7799" w:rsidRDefault="005D7799" w:rsidP="00873E91">
            <w:pPr>
              <w:jc w:val="both"/>
            </w:pPr>
            <w:r>
              <w:t>Владеет: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252" w:type="dxa"/>
          </w:tcPr>
          <w:p w:rsidR="005D7799" w:rsidRDefault="005D7799" w:rsidP="00873E91">
            <w:pPr>
              <w:tabs>
                <w:tab w:val="left" w:pos="171"/>
                <w:tab w:val="left" w:pos="459"/>
              </w:tabs>
              <w:autoSpaceDE/>
              <w:autoSpaceDN/>
              <w:adjustRightInd/>
              <w:contextualSpacing/>
              <w:jc w:val="both"/>
            </w:pPr>
            <w:r w:rsidRPr="00F32E9C">
              <w:t>Знать:</w:t>
            </w:r>
          </w:p>
          <w:p w:rsidR="005D7799" w:rsidRDefault="005D7799" w:rsidP="00873E91">
            <w:pPr>
              <w:tabs>
                <w:tab w:val="left" w:pos="171"/>
                <w:tab w:val="left" w:pos="459"/>
              </w:tabs>
              <w:autoSpaceDE/>
              <w:autoSpaceDN/>
              <w:adjustRightInd/>
              <w:contextualSpacing/>
              <w:jc w:val="both"/>
            </w:pPr>
            <w:r>
              <w:t xml:space="preserve">-  </w:t>
            </w:r>
            <w:r w:rsidRPr="004E2D5A">
              <w:t>основы подготовки, организации и проведения исследований удовлетворенности персонала работой в организации и мотивационных предпочтений</w:t>
            </w:r>
            <w:r>
              <w:t xml:space="preserve"> для проектирования межличностных, групповых и организационных коммуникаций; </w:t>
            </w:r>
            <w:r w:rsidRPr="00636326">
              <w:t xml:space="preserve">проблемы и направления развития теории и практики </w:t>
            </w:r>
            <w:r>
              <w:t>мотивации</w:t>
            </w:r>
            <w:r w:rsidRPr="00636326">
              <w:t xml:space="preserve"> в современном менеджменте</w:t>
            </w:r>
            <w:r>
              <w:t>;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5D7799" w:rsidRDefault="005D7799" w:rsidP="00873E91">
            <w:pPr>
              <w:tabs>
                <w:tab w:val="left" w:pos="171"/>
                <w:tab w:val="left" w:pos="459"/>
              </w:tabs>
              <w:autoSpaceDE/>
              <w:autoSpaceDN/>
              <w:adjustRightInd/>
              <w:contextualSpacing/>
              <w:jc w:val="both"/>
            </w:pPr>
            <w:r>
              <w:t>Уметь:</w:t>
            </w:r>
          </w:p>
          <w:p w:rsidR="005D7799" w:rsidRDefault="005D7799" w:rsidP="00873E91">
            <w:pPr>
              <w:tabs>
                <w:tab w:val="left" w:pos="171"/>
                <w:tab w:val="left" w:pos="459"/>
              </w:tabs>
              <w:autoSpaceDE/>
              <w:autoSpaceDN/>
              <w:adjustRightInd/>
              <w:contextualSpacing/>
              <w:jc w:val="both"/>
            </w:pPr>
            <w:r>
              <w:t xml:space="preserve">- </w:t>
            </w:r>
            <w:r w:rsidRPr="00636326">
              <w:t>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r>
              <w:t xml:space="preserve">; </w:t>
            </w:r>
            <w:r w:rsidRPr="00636326">
              <w:t xml:space="preserve">осуществлять управленческое консультирование </w:t>
            </w:r>
            <w:r>
              <w:t>мотивированного персонала</w:t>
            </w:r>
            <w:r w:rsidRPr="00636326">
              <w:t xml:space="preserve"> в преодолении возникающих проблем</w:t>
            </w:r>
            <w:r>
              <w:t xml:space="preserve"> (в рамках преодоления конфликтных ситуаций)</w:t>
            </w:r>
            <w:r w:rsidRPr="00636326">
              <w:t>.</w:t>
            </w:r>
          </w:p>
          <w:p w:rsidR="005D7799" w:rsidRDefault="005D7799" w:rsidP="00873E91">
            <w:pPr>
              <w:tabs>
                <w:tab w:val="left" w:pos="171"/>
                <w:tab w:val="left" w:pos="459"/>
              </w:tabs>
              <w:autoSpaceDE/>
              <w:autoSpaceDN/>
              <w:adjustRightInd/>
              <w:contextualSpacing/>
              <w:jc w:val="both"/>
            </w:pPr>
            <w:r>
              <w:t>Владеть:</w:t>
            </w:r>
          </w:p>
          <w:p w:rsidR="005D7799" w:rsidRPr="00A37F27" w:rsidRDefault="005D7799" w:rsidP="00873E91">
            <w:pPr>
              <w:tabs>
                <w:tab w:val="left" w:pos="171"/>
                <w:tab w:val="left" w:pos="459"/>
              </w:tabs>
              <w:autoSpaceDE/>
              <w:autoSpaceDN/>
              <w:adjustRightInd/>
              <w:contextualSpacing/>
              <w:jc w:val="both"/>
            </w:pPr>
            <w:r>
              <w:t xml:space="preserve">- навыками коммуникаций; </w:t>
            </w:r>
            <w:r w:rsidRPr="00636326">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w:t>
            </w:r>
            <w:r>
              <w:t xml:space="preserve"> и мотивации</w:t>
            </w:r>
            <w:r w:rsidRPr="00636326">
              <w:t xml:space="preserve"> персоналом, в том числе в межкультурной среде для эффективной работы организации.</w:t>
            </w:r>
          </w:p>
        </w:tc>
      </w:tr>
    </w:tbl>
    <w:p w:rsidR="005D7799" w:rsidRDefault="005D7799" w:rsidP="00E00808">
      <w:pPr>
        <w:pStyle w:val="ListParagraph"/>
        <w:spacing w:line="120" w:lineRule="auto"/>
        <w:ind w:left="709"/>
        <w:jc w:val="both"/>
        <w:rPr>
          <w:b/>
          <w:i/>
        </w:rPr>
      </w:pPr>
    </w:p>
    <w:p w:rsidR="005D7799" w:rsidRPr="00A8104C" w:rsidRDefault="005D7799" w:rsidP="00A8104C">
      <w:pPr>
        <w:pStyle w:val="ListParagraph"/>
        <w:ind w:left="709"/>
        <w:jc w:val="both"/>
        <w:rPr>
          <w:b/>
          <w:i/>
        </w:rPr>
      </w:pPr>
      <w:r w:rsidRPr="00A8104C">
        <w:rPr>
          <w:b/>
          <w:i/>
        </w:rPr>
        <w:t>2.</w:t>
      </w:r>
      <w:r w:rsidRPr="00A8104C">
        <w:rPr>
          <w:b/>
          <w:i/>
        </w:rPr>
        <w:tab/>
        <w:t>Место дисциплины (модуля) в структуре образовательной программы</w:t>
      </w:r>
    </w:p>
    <w:p w:rsidR="005D7799" w:rsidRDefault="005D7799" w:rsidP="00A8104C">
      <w:pPr>
        <w:pStyle w:val="ListParagraph"/>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5D7799" w:rsidRPr="00A8104C" w:rsidRDefault="005D7799" w:rsidP="00A8104C">
      <w:pPr>
        <w:pStyle w:val="ListParagraph"/>
        <w:ind w:left="0" w:firstLine="709"/>
        <w:jc w:val="both"/>
      </w:pPr>
      <w:r w:rsidRPr="00A8104C">
        <w:t>Изучение дисциплины позволит обучающимся реализовывать компетенции в профессиональной деятельности.</w:t>
      </w:r>
    </w:p>
    <w:p w:rsidR="005D7799" w:rsidRPr="004C0A44" w:rsidRDefault="005D7799" w:rsidP="00A8104C">
      <w:pPr>
        <w:pStyle w:val="ListParagraph"/>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5D7799" w:rsidRPr="00A8104C" w:rsidRDefault="005D7799" w:rsidP="00A8104C">
      <w:pPr>
        <w:pStyle w:val="ListParagraph"/>
        <w:ind w:left="0" w:firstLine="709"/>
        <w:jc w:val="both"/>
      </w:pPr>
      <w:r w:rsidRPr="00A8104C">
        <w:t>Дисциплина находится в логической и содержательно-методической взаимосвязи с другими частями ОПОП.</w:t>
      </w:r>
    </w:p>
    <w:p w:rsidR="005D7799" w:rsidRDefault="005D7799" w:rsidP="00E00808">
      <w:pPr>
        <w:spacing w:line="120"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06"/>
        <w:gridCol w:w="2160"/>
        <w:gridCol w:w="2494"/>
        <w:gridCol w:w="4156"/>
      </w:tblGrid>
      <w:tr w:rsidR="005D7799" w:rsidTr="00873E91">
        <w:tc>
          <w:tcPr>
            <w:tcW w:w="1423" w:type="dxa"/>
          </w:tcPr>
          <w:p w:rsidR="005D7799" w:rsidRPr="000656CB" w:rsidRDefault="005D7799" w:rsidP="00873E91">
            <w:pPr>
              <w:jc w:val="center"/>
            </w:pPr>
            <w:r w:rsidRPr="000656CB">
              <w:t>Код компетенции</w:t>
            </w:r>
          </w:p>
        </w:tc>
        <w:tc>
          <w:tcPr>
            <w:tcW w:w="2268" w:type="dxa"/>
          </w:tcPr>
          <w:p w:rsidR="005D7799" w:rsidRPr="000656CB" w:rsidRDefault="005D7799" w:rsidP="00873E91">
            <w:pPr>
              <w:jc w:val="center"/>
            </w:pPr>
            <w:r w:rsidRPr="000656CB">
              <w:t>Предшествующие дисциплины</w:t>
            </w:r>
          </w:p>
        </w:tc>
        <w:tc>
          <w:tcPr>
            <w:tcW w:w="1559" w:type="dxa"/>
          </w:tcPr>
          <w:p w:rsidR="005D7799" w:rsidRPr="000656CB" w:rsidRDefault="005D7799" w:rsidP="00873E91">
            <w:pPr>
              <w:jc w:val="center"/>
            </w:pPr>
            <w:r w:rsidRPr="000656CB">
              <w:t>Параллельно осваиваемые</w:t>
            </w:r>
          </w:p>
        </w:tc>
        <w:tc>
          <w:tcPr>
            <w:tcW w:w="4961" w:type="dxa"/>
          </w:tcPr>
          <w:p w:rsidR="005D7799" w:rsidRDefault="005D7799" w:rsidP="00873E91">
            <w:pPr>
              <w:jc w:val="center"/>
            </w:pPr>
            <w:r w:rsidRPr="000656CB">
              <w:t>Последующие дисциплины</w:t>
            </w:r>
          </w:p>
        </w:tc>
      </w:tr>
      <w:tr w:rsidR="005D7799" w:rsidTr="00873E91">
        <w:trPr>
          <w:trHeight w:val="532"/>
        </w:trPr>
        <w:tc>
          <w:tcPr>
            <w:tcW w:w="1423" w:type="dxa"/>
          </w:tcPr>
          <w:p w:rsidR="005D7799" w:rsidRDefault="005D7799" w:rsidP="00873E91">
            <w:pPr>
              <w:jc w:val="both"/>
            </w:pPr>
            <w:r>
              <w:t>ПК-1</w:t>
            </w:r>
          </w:p>
        </w:tc>
        <w:tc>
          <w:tcPr>
            <w:tcW w:w="2268" w:type="dxa"/>
          </w:tcPr>
          <w:p w:rsidR="005D7799" w:rsidRDefault="005D7799" w:rsidP="00873E91">
            <w:pPr>
              <w:jc w:val="both"/>
            </w:pPr>
            <w:r>
              <w:t>Теория менеджмента;</w:t>
            </w:r>
          </w:p>
          <w:p w:rsidR="005D7799" w:rsidRDefault="005D7799" w:rsidP="00873E91">
            <w:pPr>
              <w:jc w:val="both"/>
            </w:pPr>
            <w:r>
              <w:t>Менеджмент организации;</w:t>
            </w:r>
          </w:p>
          <w:p w:rsidR="005D7799" w:rsidRDefault="005D7799" w:rsidP="00873E91">
            <w:pPr>
              <w:jc w:val="both"/>
            </w:pPr>
            <w:r w:rsidRPr="000D33DE">
              <w:t>Ознакомительная практика</w:t>
            </w:r>
            <w:r>
              <w:t>.</w:t>
            </w:r>
          </w:p>
        </w:tc>
        <w:tc>
          <w:tcPr>
            <w:tcW w:w="1559" w:type="dxa"/>
          </w:tcPr>
          <w:p w:rsidR="005D7799" w:rsidRDefault="005D7799" w:rsidP="00873E91">
            <w:pPr>
              <w:jc w:val="both"/>
            </w:pPr>
            <w:r>
              <w:t>Управление человеческим ресурсами.</w:t>
            </w:r>
          </w:p>
        </w:tc>
        <w:tc>
          <w:tcPr>
            <w:tcW w:w="4961" w:type="dxa"/>
          </w:tcPr>
          <w:p w:rsidR="005D7799" w:rsidRDefault="005D7799" w:rsidP="00873E91">
            <w:pPr>
              <w:jc w:val="both"/>
            </w:pPr>
            <w:r w:rsidRPr="00FF5FA8">
              <w:t>Управление человеческим ресурсами</w:t>
            </w:r>
            <w:r>
              <w:t>;</w:t>
            </w:r>
          </w:p>
          <w:p w:rsidR="005D7799" w:rsidRDefault="005D7799" w:rsidP="00873E91">
            <w:pPr>
              <w:jc w:val="both"/>
            </w:pPr>
            <w:r>
              <w:t>Корпоративное управление;</w:t>
            </w:r>
          </w:p>
          <w:p w:rsidR="005D7799" w:rsidRDefault="005D7799" w:rsidP="00873E91">
            <w:pPr>
              <w:jc w:val="both"/>
            </w:pPr>
            <w:r w:rsidRPr="00FF5FA8">
              <w:t>Тренинг делового общения</w:t>
            </w:r>
            <w:r>
              <w:t>;</w:t>
            </w:r>
          </w:p>
          <w:p w:rsidR="005D7799" w:rsidRDefault="005D7799" w:rsidP="00873E91">
            <w:pPr>
              <w:jc w:val="both"/>
            </w:pPr>
            <w:r w:rsidRPr="000D33DE">
              <w:t>Организационно-управленческая практика</w:t>
            </w:r>
            <w:r>
              <w:t>;</w:t>
            </w:r>
          </w:p>
          <w:p w:rsidR="005D7799" w:rsidRDefault="005D7799" w:rsidP="00E00808">
            <w:r w:rsidRPr="000D33DE">
              <w:t>Технологическая (проектно-технологическая) практика</w:t>
            </w:r>
            <w:r>
              <w:t>;</w:t>
            </w:r>
          </w:p>
          <w:p w:rsidR="005D7799" w:rsidRDefault="005D7799" w:rsidP="00E00808">
            <w:r w:rsidRPr="000D33DE">
              <w:t>Преддипломная практика</w:t>
            </w:r>
            <w:r>
              <w:t>;</w:t>
            </w:r>
          </w:p>
          <w:p w:rsidR="005D7799" w:rsidRDefault="005D7799" w:rsidP="00873E9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D7799" w:rsidTr="00873E91">
        <w:tc>
          <w:tcPr>
            <w:tcW w:w="1423" w:type="dxa"/>
          </w:tcPr>
          <w:p w:rsidR="005D7799" w:rsidRDefault="005D7799" w:rsidP="00873E91">
            <w:pPr>
              <w:jc w:val="both"/>
            </w:pPr>
            <w:r>
              <w:t>ПК-2</w:t>
            </w:r>
          </w:p>
        </w:tc>
        <w:tc>
          <w:tcPr>
            <w:tcW w:w="2268" w:type="dxa"/>
          </w:tcPr>
          <w:p w:rsidR="005D7799" w:rsidRDefault="005D7799" w:rsidP="00873E91">
            <w:pPr>
              <w:jc w:val="both"/>
            </w:pPr>
            <w:r>
              <w:t>Трудовое право;</w:t>
            </w:r>
          </w:p>
          <w:p w:rsidR="005D7799" w:rsidRDefault="005D7799" w:rsidP="00873E91">
            <w:pPr>
              <w:jc w:val="both"/>
            </w:pPr>
            <w:r>
              <w:t>Конфликтология;</w:t>
            </w:r>
          </w:p>
          <w:p w:rsidR="005D7799" w:rsidRDefault="005D7799" w:rsidP="00873E91">
            <w:pPr>
              <w:jc w:val="both"/>
            </w:pPr>
            <w:r w:rsidRPr="000D33DE">
              <w:t>Ознакомительная практика</w:t>
            </w:r>
            <w:r>
              <w:t>.</w:t>
            </w:r>
          </w:p>
        </w:tc>
        <w:tc>
          <w:tcPr>
            <w:tcW w:w="1559" w:type="dxa"/>
          </w:tcPr>
          <w:p w:rsidR="005D7799" w:rsidRDefault="005D7799" w:rsidP="00873E91">
            <w:pPr>
              <w:jc w:val="both"/>
            </w:pPr>
            <w:r w:rsidRPr="00FF5FA8">
              <w:t>Управление человеческимресурсами</w:t>
            </w:r>
          </w:p>
        </w:tc>
        <w:tc>
          <w:tcPr>
            <w:tcW w:w="4961" w:type="dxa"/>
          </w:tcPr>
          <w:p w:rsidR="005D7799" w:rsidRDefault="005D7799" w:rsidP="00873E91">
            <w:pPr>
              <w:jc w:val="both"/>
            </w:pPr>
            <w:r w:rsidRPr="00FF5FA8">
              <w:t>Управление человеческим ресурсами;</w:t>
            </w:r>
          </w:p>
          <w:p w:rsidR="005D7799" w:rsidRDefault="005D7799" w:rsidP="00873E91">
            <w:pPr>
              <w:jc w:val="both"/>
            </w:pPr>
            <w:r w:rsidRPr="00FF5FA8">
              <w:t>Корпоративное управление;</w:t>
            </w:r>
          </w:p>
          <w:p w:rsidR="005D7799" w:rsidRDefault="005D7799" w:rsidP="00873E91">
            <w:pPr>
              <w:jc w:val="both"/>
            </w:pPr>
            <w:r w:rsidRPr="00FF5FA8">
              <w:t>Тренинг делового общения</w:t>
            </w:r>
            <w:r>
              <w:t>;</w:t>
            </w:r>
          </w:p>
          <w:p w:rsidR="005D7799" w:rsidRDefault="005D7799" w:rsidP="00873E91">
            <w:pPr>
              <w:jc w:val="both"/>
            </w:pPr>
            <w:r w:rsidRPr="000D33DE">
              <w:t>Организационно-управленческая практика</w:t>
            </w:r>
            <w:r>
              <w:t>;</w:t>
            </w:r>
          </w:p>
          <w:p w:rsidR="005D7799" w:rsidRDefault="005D7799" w:rsidP="00E00808">
            <w:r w:rsidRPr="000D33DE">
              <w:t>Технологическая (проектно-технологическая) практика</w:t>
            </w:r>
            <w:r>
              <w:t>;</w:t>
            </w:r>
          </w:p>
          <w:p w:rsidR="005D7799" w:rsidRDefault="005D7799" w:rsidP="00E00808">
            <w:r w:rsidRPr="000D33DE">
              <w:t>Преддипломная практика</w:t>
            </w:r>
            <w:r>
              <w:t>;</w:t>
            </w:r>
          </w:p>
          <w:p w:rsidR="005D7799" w:rsidRDefault="005D7799" w:rsidP="00873E91">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5D7799" w:rsidRDefault="005D7799" w:rsidP="00E00808">
      <w:pPr>
        <w:spacing w:line="120" w:lineRule="auto"/>
        <w:ind w:firstLine="709"/>
        <w:jc w:val="both"/>
      </w:pPr>
    </w:p>
    <w:p w:rsidR="005D7799" w:rsidRDefault="005D779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D7799" w:rsidRDefault="005D7799"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5D7799" w:rsidRPr="00092C77" w:rsidRDefault="005D7799" w:rsidP="00E00808">
      <w:pPr>
        <w:spacing w:line="120" w:lineRule="auto"/>
        <w:ind w:firstLine="709"/>
        <w:jc w:val="both"/>
      </w:pPr>
    </w:p>
    <w:p w:rsidR="005D7799" w:rsidRPr="00E83201" w:rsidRDefault="005D7799" w:rsidP="00E83201">
      <w:pPr>
        <w:pStyle w:val="ListParagraph"/>
        <w:numPr>
          <w:ilvl w:val="0"/>
          <w:numId w:val="31"/>
        </w:numPr>
        <w:jc w:val="both"/>
        <w:rPr>
          <w:b/>
          <w:i/>
        </w:rPr>
      </w:pPr>
      <w:r w:rsidRPr="00E83201">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
        <w:gridCol w:w="6349"/>
        <w:gridCol w:w="1814"/>
        <w:gridCol w:w="1777"/>
      </w:tblGrid>
      <w:tr w:rsidR="005D7799" w:rsidRPr="00092C77" w:rsidTr="00873E91">
        <w:trPr>
          <w:jc w:val="center"/>
        </w:trPr>
        <w:tc>
          <w:tcPr>
            <w:tcW w:w="6615" w:type="dxa"/>
            <w:gridSpan w:val="2"/>
            <w:vMerge w:val="restart"/>
          </w:tcPr>
          <w:p w:rsidR="005D7799" w:rsidRPr="00873E91" w:rsidRDefault="005D7799" w:rsidP="00873E91">
            <w:pPr>
              <w:jc w:val="center"/>
              <w:rPr>
                <w:b/>
                <w:i/>
              </w:rPr>
            </w:pPr>
            <w:r w:rsidRPr="00873E91">
              <w:rPr>
                <w:b/>
                <w:i/>
              </w:rPr>
              <w:t>Виды учебной работы</w:t>
            </w:r>
          </w:p>
        </w:tc>
        <w:tc>
          <w:tcPr>
            <w:tcW w:w="3591" w:type="dxa"/>
            <w:gridSpan w:val="2"/>
          </w:tcPr>
          <w:p w:rsidR="005D7799" w:rsidRPr="00873E91" w:rsidRDefault="005D7799" w:rsidP="00873E91">
            <w:pPr>
              <w:jc w:val="center"/>
              <w:rPr>
                <w:b/>
                <w:i/>
              </w:rPr>
            </w:pPr>
            <w:r w:rsidRPr="00873E91">
              <w:rPr>
                <w:b/>
                <w:i/>
              </w:rPr>
              <w:t>Формы обучения</w:t>
            </w:r>
          </w:p>
        </w:tc>
      </w:tr>
      <w:tr w:rsidR="005D7799" w:rsidRPr="00092C77" w:rsidTr="00873E91">
        <w:trPr>
          <w:jc w:val="center"/>
        </w:trPr>
        <w:tc>
          <w:tcPr>
            <w:tcW w:w="6615" w:type="dxa"/>
            <w:gridSpan w:val="2"/>
            <w:vMerge/>
          </w:tcPr>
          <w:p w:rsidR="005D7799" w:rsidRPr="00873E91" w:rsidRDefault="005D7799" w:rsidP="00873E91">
            <w:pPr>
              <w:jc w:val="center"/>
              <w:rPr>
                <w:b/>
                <w:i/>
              </w:rPr>
            </w:pPr>
          </w:p>
        </w:tc>
        <w:tc>
          <w:tcPr>
            <w:tcW w:w="1814" w:type="dxa"/>
          </w:tcPr>
          <w:p w:rsidR="005D7799" w:rsidRPr="00873E91" w:rsidRDefault="005D7799" w:rsidP="00873E91">
            <w:pPr>
              <w:jc w:val="center"/>
              <w:rPr>
                <w:b/>
                <w:i/>
              </w:rPr>
            </w:pPr>
            <w:r w:rsidRPr="00873E91">
              <w:rPr>
                <w:b/>
                <w:i/>
              </w:rPr>
              <w:t>Очная</w:t>
            </w:r>
          </w:p>
        </w:tc>
        <w:tc>
          <w:tcPr>
            <w:tcW w:w="1777" w:type="dxa"/>
          </w:tcPr>
          <w:p w:rsidR="005D7799" w:rsidRPr="00873E91" w:rsidRDefault="005D7799" w:rsidP="00873E91">
            <w:pPr>
              <w:jc w:val="center"/>
              <w:rPr>
                <w:b/>
                <w:i/>
              </w:rPr>
            </w:pPr>
            <w:r w:rsidRPr="00873E91">
              <w:rPr>
                <w:b/>
                <w:i/>
              </w:rPr>
              <w:t>Очно-заочная</w:t>
            </w:r>
          </w:p>
        </w:tc>
      </w:tr>
      <w:tr w:rsidR="005D7799" w:rsidRPr="00092C77" w:rsidTr="00873E91">
        <w:trPr>
          <w:jc w:val="center"/>
        </w:trPr>
        <w:tc>
          <w:tcPr>
            <w:tcW w:w="6615" w:type="dxa"/>
            <w:gridSpan w:val="2"/>
          </w:tcPr>
          <w:p w:rsidR="005D7799" w:rsidRPr="00092C77" w:rsidRDefault="005D7799" w:rsidP="00873E91">
            <w:pPr>
              <w:jc w:val="both"/>
            </w:pPr>
            <w:r w:rsidRPr="00873E91">
              <w:rPr>
                <w:b/>
              </w:rPr>
              <w:t>Общая трудоемкость</w:t>
            </w:r>
            <w:r w:rsidRPr="00092C77">
              <w:t>: зачетные единицы/часы</w:t>
            </w:r>
          </w:p>
        </w:tc>
        <w:tc>
          <w:tcPr>
            <w:tcW w:w="1814" w:type="dxa"/>
          </w:tcPr>
          <w:p w:rsidR="005D7799" w:rsidRPr="00092C77" w:rsidRDefault="005D7799" w:rsidP="00873E91">
            <w:pPr>
              <w:jc w:val="center"/>
            </w:pPr>
            <w:r>
              <w:t>2/72</w:t>
            </w:r>
          </w:p>
        </w:tc>
        <w:tc>
          <w:tcPr>
            <w:tcW w:w="1777" w:type="dxa"/>
          </w:tcPr>
          <w:p w:rsidR="005D7799" w:rsidRPr="00092C77" w:rsidRDefault="005D7799" w:rsidP="00873E91">
            <w:pPr>
              <w:jc w:val="center"/>
            </w:pPr>
            <w:r>
              <w:t>2/72</w:t>
            </w:r>
          </w:p>
        </w:tc>
      </w:tr>
      <w:tr w:rsidR="005D7799" w:rsidRPr="00092C77" w:rsidTr="00873E91">
        <w:trPr>
          <w:jc w:val="center"/>
        </w:trPr>
        <w:tc>
          <w:tcPr>
            <w:tcW w:w="6615" w:type="dxa"/>
            <w:gridSpan w:val="2"/>
          </w:tcPr>
          <w:p w:rsidR="005D7799" w:rsidRPr="00873E91" w:rsidRDefault="005D7799" w:rsidP="00873E91">
            <w:pPr>
              <w:jc w:val="both"/>
              <w:rPr>
                <w:b/>
              </w:rPr>
            </w:pPr>
            <w:r w:rsidRPr="00873E91">
              <w:rPr>
                <w:b/>
              </w:rPr>
              <w:t>Семестр</w:t>
            </w:r>
          </w:p>
        </w:tc>
        <w:tc>
          <w:tcPr>
            <w:tcW w:w="1814" w:type="dxa"/>
          </w:tcPr>
          <w:p w:rsidR="005D7799" w:rsidRDefault="005D7799" w:rsidP="00873E91">
            <w:pPr>
              <w:jc w:val="center"/>
            </w:pPr>
            <w:r>
              <w:t>5</w:t>
            </w:r>
          </w:p>
        </w:tc>
        <w:tc>
          <w:tcPr>
            <w:tcW w:w="1777" w:type="dxa"/>
          </w:tcPr>
          <w:p w:rsidR="005D7799" w:rsidRDefault="005D7799" w:rsidP="00873E91">
            <w:pPr>
              <w:jc w:val="center"/>
            </w:pPr>
            <w:r>
              <w:t>6</w:t>
            </w:r>
          </w:p>
        </w:tc>
      </w:tr>
      <w:tr w:rsidR="005D7799" w:rsidRPr="00092C77" w:rsidTr="00873E91">
        <w:trPr>
          <w:jc w:val="center"/>
        </w:trPr>
        <w:tc>
          <w:tcPr>
            <w:tcW w:w="6615" w:type="dxa"/>
            <w:gridSpan w:val="2"/>
          </w:tcPr>
          <w:p w:rsidR="005D7799" w:rsidRPr="00092C77" w:rsidRDefault="005D7799" w:rsidP="00873E91">
            <w:pPr>
              <w:jc w:val="both"/>
            </w:pPr>
            <w:r w:rsidRPr="00873E91">
              <w:rPr>
                <w:b/>
              </w:rPr>
              <w:t>Контактная работас преподавателем</w:t>
            </w:r>
            <w:r w:rsidRPr="00092C77">
              <w:t xml:space="preserve"> (всего):</w:t>
            </w:r>
          </w:p>
        </w:tc>
        <w:tc>
          <w:tcPr>
            <w:tcW w:w="1814" w:type="dxa"/>
          </w:tcPr>
          <w:p w:rsidR="005D7799" w:rsidRPr="004C0A44"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val="restart"/>
          </w:tcPr>
          <w:p w:rsidR="005D7799" w:rsidRPr="00092C77" w:rsidRDefault="005D7799" w:rsidP="00873E91">
            <w:pPr>
              <w:jc w:val="both"/>
            </w:pPr>
          </w:p>
        </w:tc>
        <w:tc>
          <w:tcPr>
            <w:tcW w:w="6349" w:type="dxa"/>
          </w:tcPr>
          <w:p w:rsidR="005D7799" w:rsidRPr="00092C77" w:rsidRDefault="005D7799" w:rsidP="00873E91">
            <w:pPr>
              <w:jc w:val="both"/>
            </w:pPr>
            <w:r w:rsidRPr="006312FD">
              <w:t>Занятия лекционного типа - лекционные занятия</w:t>
            </w:r>
          </w:p>
        </w:tc>
        <w:tc>
          <w:tcPr>
            <w:tcW w:w="1814" w:type="dxa"/>
          </w:tcPr>
          <w:p w:rsidR="005D7799" w:rsidRPr="00092C77" w:rsidRDefault="005D7799" w:rsidP="00873E91">
            <w:pPr>
              <w:jc w:val="center"/>
            </w:pPr>
            <w:r>
              <w:t>18</w:t>
            </w:r>
          </w:p>
        </w:tc>
        <w:tc>
          <w:tcPr>
            <w:tcW w:w="1777" w:type="dxa"/>
          </w:tcPr>
          <w:p w:rsidR="005D7799" w:rsidRPr="00092C77" w:rsidRDefault="005D7799" w:rsidP="00873E91">
            <w:pPr>
              <w:jc w:val="center"/>
            </w:pPr>
            <w:r>
              <w:t>10</w:t>
            </w: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092C77" w:rsidRDefault="005D7799" w:rsidP="00873E9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D7799" w:rsidRPr="00092C77" w:rsidRDefault="005D7799" w:rsidP="00873E91">
            <w:pPr>
              <w:jc w:val="center"/>
            </w:pPr>
            <w:r>
              <w:t>34/(</w:t>
            </w:r>
            <w:r w:rsidRPr="00873E91">
              <w:rPr>
                <w:u w:val="single"/>
              </w:rPr>
              <w:t>6</w:t>
            </w:r>
            <w:r>
              <w:t>*)</w:t>
            </w:r>
          </w:p>
        </w:tc>
        <w:tc>
          <w:tcPr>
            <w:tcW w:w="1777" w:type="dxa"/>
          </w:tcPr>
          <w:p w:rsidR="005D7799" w:rsidRPr="00092C77" w:rsidRDefault="005D7799" w:rsidP="00873E91">
            <w:pPr>
              <w:jc w:val="center"/>
            </w:pPr>
            <w:r>
              <w:t>18(</w:t>
            </w:r>
            <w:r w:rsidRPr="00873E91">
              <w:rPr>
                <w:u w:val="single"/>
              </w:rPr>
              <w:t>3*</w:t>
            </w:r>
            <w:r>
              <w:t>)</w:t>
            </w: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092C77" w:rsidRDefault="005D7799" w:rsidP="00873E9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762A3F" w:rsidRDefault="005D7799" w:rsidP="001F0EBE">
            <w:r w:rsidRPr="00762A3F">
              <w:t>Консультации</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Default="005D7799" w:rsidP="001F0EBE">
            <w:r w:rsidRPr="00762A3F">
              <w:t>Курсовая работа</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762A3F" w:rsidRDefault="005D7799" w:rsidP="00873E91">
            <w:pPr>
              <w:jc w:val="both"/>
            </w:pPr>
            <w:r w:rsidRPr="006312FD">
              <w:t xml:space="preserve">Промежуточная аттестация: </w:t>
            </w:r>
            <w:r w:rsidRPr="00E00808">
              <w:t>Зачет</w:t>
            </w:r>
            <w:r w:rsidRPr="006312FD">
              <w:t>(в том числе: в форме контактной работы/в форме СРС)</w:t>
            </w:r>
          </w:p>
        </w:tc>
        <w:tc>
          <w:tcPr>
            <w:tcW w:w="1814" w:type="dxa"/>
            <w:vAlign w:val="center"/>
          </w:tcPr>
          <w:p w:rsidR="005D7799" w:rsidRDefault="005D7799" w:rsidP="00873E91">
            <w:pPr>
              <w:jc w:val="center"/>
            </w:pPr>
            <w:r>
              <w:t>2</w:t>
            </w:r>
          </w:p>
        </w:tc>
        <w:tc>
          <w:tcPr>
            <w:tcW w:w="1777" w:type="dxa"/>
            <w:vAlign w:val="center"/>
          </w:tcPr>
          <w:p w:rsidR="005D7799" w:rsidRPr="00092C77" w:rsidRDefault="005D7799" w:rsidP="00873E91">
            <w:pPr>
              <w:jc w:val="center"/>
            </w:pPr>
            <w:r>
              <w:t>2</w:t>
            </w:r>
          </w:p>
        </w:tc>
      </w:tr>
      <w:tr w:rsidR="005D7799" w:rsidRPr="00092C77" w:rsidTr="00873E91">
        <w:trPr>
          <w:jc w:val="center"/>
        </w:trPr>
        <w:tc>
          <w:tcPr>
            <w:tcW w:w="6615" w:type="dxa"/>
            <w:gridSpan w:val="2"/>
          </w:tcPr>
          <w:p w:rsidR="005D7799" w:rsidRPr="00092C77" w:rsidRDefault="005D7799" w:rsidP="00873E91">
            <w:pPr>
              <w:jc w:val="both"/>
            </w:pPr>
            <w:r w:rsidRPr="00873E91">
              <w:rPr>
                <w:b/>
              </w:rPr>
              <w:t xml:space="preserve">Самостоятельная работа </w:t>
            </w:r>
          </w:p>
        </w:tc>
        <w:tc>
          <w:tcPr>
            <w:tcW w:w="1814" w:type="dxa"/>
          </w:tcPr>
          <w:p w:rsidR="005D7799" w:rsidRPr="00092C77" w:rsidRDefault="005D7799" w:rsidP="00873E91">
            <w:pPr>
              <w:jc w:val="center"/>
            </w:pPr>
            <w:r>
              <w:t>18</w:t>
            </w:r>
          </w:p>
        </w:tc>
        <w:tc>
          <w:tcPr>
            <w:tcW w:w="1777" w:type="dxa"/>
          </w:tcPr>
          <w:p w:rsidR="005D7799" w:rsidRPr="00092C77" w:rsidRDefault="005D7799" w:rsidP="00873E91">
            <w:pPr>
              <w:jc w:val="center"/>
            </w:pPr>
            <w:r>
              <w:t>42</w:t>
            </w:r>
          </w:p>
        </w:tc>
      </w:tr>
    </w:tbl>
    <w:p w:rsidR="005D7799" w:rsidRDefault="005D7799" w:rsidP="00E00808">
      <w:pPr>
        <w:pStyle w:val="ListParagraph"/>
        <w:spacing w:line="120" w:lineRule="auto"/>
        <w:ind w:left="709"/>
        <w:jc w:val="both"/>
        <w:rPr>
          <w:b/>
          <w:i/>
        </w:rPr>
      </w:pPr>
    </w:p>
    <w:p w:rsidR="005D7799" w:rsidRPr="00092C77" w:rsidRDefault="005D7799" w:rsidP="00E83201">
      <w:pPr>
        <w:pStyle w:val="ListParagraph"/>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D7799" w:rsidRPr="00643580" w:rsidRDefault="005D7799" w:rsidP="00643580">
      <w:pPr>
        <w:jc w:val="center"/>
        <w:rPr>
          <w:b/>
        </w:rPr>
      </w:pPr>
      <w:r w:rsidRPr="00643580">
        <w:rPr>
          <w:b/>
        </w:rPr>
        <w:t>4.1Распределение часов по разделам/темам и видам работы</w:t>
      </w:r>
    </w:p>
    <w:p w:rsidR="005D7799" w:rsidRDefault="005D7799"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5528"/>
        <w:gridCol w:w="702"/>
        <w:gridCol w:w="996"/>
        <w:gridCol w:w="570"/>
        <w:gridCol w:w="1984"/>
      </w:tblGrid>
      <w:tr w:rsidR="005D7799" w:rsidRPr="004C0A44" w:rsidTr="00873E91">
        <w:trPr>
          <w:jc w:val="center"/>
        </w:trPr>
        <w:tc>
          <w:tcPr>
            <w:tcW w:w="426"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 п/п</w:t>
            </w:r>
          </w:p>
        </w:tc>
        <w:tc>
          <w:tcPr>
            <w:tcW w:w="552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Раздел/тема</w:t>
            </w:r>
          </w:p>
        </w:tc>
        <w:tc>
          <w:tcPr>
            <w:tcW w:w="4252" w:type="dxa"/>
            <w:gridSpan w:val="4"/>
          </w:tcPr>
          <w:p w:rsidR="005D7799" w:rsidRPr="00873E91" w:rsidRDefault="005D7799" w:rsidP="00873E91">
            <w:pPr>
              <w:jc w:val="center"/>
              <w:rPr>
                <w:b/>
              </w:rPr>
            </w:pPr>
            <w:r w:rsidRPr="00873E91">
              <w:rPr>
                <w:b/>
              </w:rPr>
              <w:t>Виды учебной работы (в часах)</w:t>
            </w:r>
          </w:p>
        </w:tc>
      </w:tr>
      <w:tr w:rsidR="005D7799" w:rsidRPr="004C0A44" w:rsidTr="00873E91">
        <w:trPr>
          <w:jc w:val="center"/>
        </w:trPr>
        <w:tc>
          <w:tcPr>
            <w:tcW w:w="426" w:type="dxa"/>
            <w:vMerge/>
          </w:tcPr>
          <w:p w:rsidR="005D7799" w:rsidRPr="00873E91" w:rsidRDefault="005D7799" w:rsidP="00873E91">
            <w:pPr>
              <w:jc w:val="center"/>
              <w:rPr>
                <w:b/>
              </w:rPr>
            </w:pPr>
          </w:p>
        </w:tc>
        <w:tc>
          <w:tcPr>
            <w:tcW w:w="5528" w:type="dxa"/>
            <w:vMerge/>
          </w:tcPr>
          <w:p w:rsidR="005D7799" w:rsidRPr="00873E91" w:rsidRDefault="005D7799" w:rsidP="00873E91">
            <w:pPr>
              <w:jc w:val="center"/>
              <w:rPr>
                <w:b/>
              </w:rPr>
            </w:pPr>
          </w:p>
        </w:tc>
        <w:tc>
          <w:tcPr>
            <w:tcW w:w="2268" w:type="dxa"/>
            <w:gridSpan w:val="3"/>
          </w:tcPr>
          <w:p w:rsidR="005D7799" w:rsidRPr="00873E91" w:rsidRDefault="005D7799" w:rsidP="00873E91">
            <w:pPr>
              <w:jc w:val="center"/>
              <w:rPr>
                <w:b/>
              </w:rPr>
            </w:pPr>
            <w:r w:rsidRPr="00873E91">
              <w:rPr>
                <w:b/>
              </w:rPr>
              <w:t>Аудиторная работа</w:t>
            </w:r>
          </w:p>
        </w:tc>
        <w:tc>
          <w:tcPr>
            <w:tcW w:w="1984" w:type="dxa"/>
            <w:vMerge w:val="restart"/>
          </w:tcPr>
          <w:p w:rsidR="005D7799" w:rsidRPr="00873E91" w:rsidRDefault="005D7799" w:rsidP="00873E91">
            <w:pPr>
              <w:jc w:val="center"/>
              <w:rPr>
                <w:b/>
              </w:rPr>
            </w:pPr>
            <w:r w:rsidRPr="00873E91">
              <w:rPr>
                <w:b/>
              </w:rPr>
              <w:t>Самостоятельная работа</w:t>
            </w:r>
          </w:p>
        </w:tc>
      </w:tr>
      <w:tr w:rsidR="005D7799" w:rsidRPr="004C0A44" w:rsidTr="00873E91">
        <w:trPr>
          <w:jc w:val="center"/>
        </w:trPr>
        <w:tc>
          <w:tcPr>
            <w:tcW w:w="426" w:type="dxa"/>
            <w:vMerge/>
          </w:tcPr>
          <w:p w:rsidR="005D7799" w:rsidRPr="00AE11B6" w:rsidRDefault="005D7799" w:rsidP="00873E91">
            <w:pPr>
              <w:jc w:val="both"/>
            </w:pPr>
          </w:p>
        </w:tc>
        <w:tc>
          <w:tcPr>
            <w:tcW w:w="5528" w:type="dxa"/>
            <w:vMerge/>
          </w:tcPr>
          <w:p w:rsidR="005D7799" w:rsidRPr="00AE11B6" w:rsidRDefault="005D7799" w:rsidP="00873E91">
            <w:pPr>
              <w:jc w:val="both"/>
            </w:pPr>
          </w:p>
        </w:tc>
        <w:tc>
          <w:tcPr>
            <w:tcW w:w="702" w:type="dxa"/>
          </w:tcPr>
          <w:p w:rsidR="005D7799" w:rsidRPr="00873E91" w:rsidRDefault="005D7799" w:rsidP="00873E91">
            <w:pPr>
              <w:jc w:val="center"/>
              <w:rPr>
                <w:b/>
              </w:rPr>
            </w:pPr>
            <w:r w:rsidRPr="00873E91">
              <w:rPr>
                <w:b/>
              </w:rPr>
              <w:t>ЛЗ</w:t>
            </w:r>
          </w:p>
        </w:tc>
        <w:tc>
          <w:tcPr>
            <w:tcW w:w="996" w:type="dxa"/>
          </w:tcPr>
          <w:p w:rsidR="005D7799" w:rsidRPr="00873E91" w:rsidRDefault="005D7799" w:rsidP="00873E91">
            <w:pPr>
              <w:jc w:val="center"/>
              <w:rPr>
                <w:b/>
              </w:rPr>
            </w:pPr>
            <w:r w:rsidRPr="00873E91">
              <w:rPr>
                <w:b/>
              </w:rPr>
              <w:t>ПЗ</w:t>
            </w:r>
          </w:p>
        </w:tc>
        <w:tc>
          <w:tcPr>
            <w:tcW w:w="570" w:type="dxa"/>
          </w:tcPr>
          <w:p w:rsidR="005D7799" w:rsidRPr="00873E91" w:rsidRDefault="005D7799" w:rsidP="00873E91">
            <w:pPr>
              <w:jc w:val="center"/>
              <w:rPr>
                <w:b/>
              </w:rPr>
            </w:pPr>
            <w:r w:rsidRPr="00873E91">
              <w:rPr>
                <w:b/>
              </w:rPr>
              <w:t>ЛабЗ</w:t>
            </w:r>
          </w:p>
        </w:tc>
        <w:tc>
          <w:tcPr>
            <w:tcW w:w="1984" w:type="dxa"/>
            <w:vMerge/>
          </w:tcPr>
          <w:p w:rsidR="005D7799" w:rsidRPr="00AE11B6" w:rsidRDefault="005D7799" w:rsidP="00873E91">
            <w:pPr>
              <w:jc w:val="both"/>
            </w:pP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1.</w:t>
            </w:r>
          </w:p>
        </w:tc>
        <w:tc>
          <w:tcPr>
            <w:tcW w:w="5528" w:type="dxa"/>
          </w:tcPr>
          <w:p w:rsidR="005D7799" w:rsidRPr="00AE11B6" w:rsidRDefault="005D7799" w:rsidP="00E00808">
            <w:r w:rsidRPr="001072E7">
              <w:t>Основные теории мотивации, концепции, основанные на представлениях о личности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2.</w:t>
            </w:r>
          </w:p>
        </w:tc>
        <w:tc>
          <w:tcPr>
            <w:tcW w:w="5528" w:type="dxa"/>
          </w:tcPr>
          <w:p w:rsidR="005D7799" w:rsidRPr="00AE11B6" w:rsidRDefault="005D7799" w:rsidP="00E00808">
            <w:r w:rsidRPr="001072E7">
              <w:t>Мотивация и стимулирование трудовой деятельности в системе управления персоналом организации.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t>6(4*)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3.</w:t>
            </w:r>
          </w:p>
        </w:tc>
        <w:tc>
          <w:tcPr>
            <w:tcW w:w="5528" w:type="dxa"/>
          </w:tcPr>
          <w:p w:rsidR="005D7799" w:rsidRPr="00AE11B6" w:rsidRDefault="005D7799" w:rsidP="00873E91">
            <w:pPr>
              <w:jc w:val="center"/>
            </w:pPr>
            <w:r w:rsidRPr="001072E7">
              <w:t>Проблема мотивации в отечественной психологии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4.</w:t>
            </w:r>
          </w:p>
        </w:tc>
        <w:tc>
          <w:tcPr>
            <w:tcW w:w="5528" w:type="dxa"/>
          </w:tcPr>
          <w:p w:rsidR="005D7799" w:rsidRPr="00AE11B6" w:rsidRDefault="005D7799" w:rsidP="00873E91">
            <w:pPr>
              <w:jc w:val="center"/>
            </w:pPr>
            <w:r w:rsidRPr="001072E7">
              <w:t>Личность как субъект мотивации (самомотивация)</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5.</w:t>
            </w:r>
          </w:p>
        </w:tc>
        <w:tc>
          <w:tcPr>
            <w:tcW w:w="5528" w:type="dxa"/>
          </w:tcPr>
          <w:p w:rsidR="005D7799" w:rsidRPr="00AE11B6" w:rsidRDefault="005D7799" w:rsidP="00E00808">
            <w:r w:rsidRPr="00873E91">
              <w:t>Разработка и внедрение систем мотивации и оплаты труда</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r>
              <w:t>2</w:t>
            </w:r>
            <w:r w:rsidRPr="00AE11B6">
              <w:t>*)</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6.</w:t>
            </w:r>
          </w:p>
        </w:tc>
        <w:tc>
          <w:tcPr>
            <w:tcW w:w="5528" w:type="dxa"/>
          </w:tcPr>
          <w:p w:rsidR="005D7799" w:rsidRPr="00AE11B6" w:rsidRDefault="005D7799" w:rsidP="00E00808">
            <w:r w:rsidRPr="001072E7">
              <w:t>Управление деструктивной мотивацией</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7.</w:t>
            </w:r>
          </w:p>
        </w:tc>
        <w:tc>
          <w:tcPr>
            <w:tcW w:w="5528" w:type="dxa"/>
          </w:tcPr>
          <w:p w:rsidR="005D7799" w:rsidRPr="00AE11B6" w:rsidRDefault="005D7799" w:rsidP="00E00808">
            <w:r w:rsidRPr="001072E7">
              <w:t>Современные подходы к внедрению систем стимулирования персонала организации.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ListParagraph"/>
              <w:ind w:left="0"/>
              <w:jc w:val="center"/>
            </w:pPr>
            <w:r w:rsidRPr="00AE11B6">
              <w:t>8.</w:t>
            </w:r>
          </w:p>
        </w:tc>
        <w:tc>
          <w:tcPr>
            <w:tcW w:w="5528" w:type="dxa"/>
          </w:tcPr>
          <w:p w:rsidR="005D7799" w:rsidRPr="00AE11B6" w:rsidRDefault="005D7799" w:rsidP="00E00808">
            <w:r w:rsidRPr="00C113C3">
              <w:t>Управление мотивацией и стимулированием трудовой деятельности персонала организации.</w:t>
            </w:r>
          </w:p>
        </w:tc>
        <w:tc>
          <w:tcPr>
            <w:tcW w:w="702" w:type="dxa"/>
            <w:vAlign w:val="center"/>
          </w:tcPr>
          <w:p w:rsidR="005D7799" w:rsidRPr="00AE11B6" w:rsidRDefault="005D7799" w:rsidP="00873E91">
            <w:pPr>
              <w:tabs>
                <w:tab w:val="left" w:pos="210"/>
                <w:tab w:val="center" w:pos="304"/>
              </w:tabs>
              <w:jc w:val="center"/>
            </w:pPr>
            <w:r>
              <w:t>4</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t>4</w:t>
            </w:r>
          </w:p>
        </w:tc>
      </w:tr>
      <w:tr w:rsidR="005D7799" w:rsidRPr="00092C77" w:rsidTr="00873E91">
        <w:trPr>
          <w:trHeight w:val="295"/>
          <w:jc w:val="center"/>
        </w:trPr>
        <w:tc>
          <w:tcPr>
            <w:tcW w:w="426" w:type="dxa"/>
          </w:tcPr>
          <w:p w:rsidR="005D7799" w:rsidRPr="00AE11B6" w:rsidRDefault="005D7799" w:rsidP="00873E91">
            <w:pPr>
              <w:pStyle w:val="ListParagraph"/>
              <w:ind w:left="0"/>
              <w:jc w:val="both"/>
            </w:pPr>
          </w:p>
        </w:tc>
        <w:tc>
          <w:tcPr>
            <w:tcW w:w="5528" w:type="dxa"/>
          </w:tcPr>
          <w:p w:rsidR="005D7799" w:rsidRPr="00873E91" w:rsidRDefault="005D7799" w:rsidP="00E00808">
            <w:pPr>
              <w:rPr>
                <w:lang w:val="en-US"/>
              </w:rPr>
            </w:pPr>
            <w:r w:rsidRPr="00AE11B6">
              <w:t xml:space="preserve">Итого </w:t>
            </w:r>
          </w:p>
        </w:tc>
        <w:tc>
          <w:tcPr>
            <w:tcW w:w="702" w:type="dxa"/>
          </w:tcPr>
          <w:p w:rsidR="005D7799" w:rsidRPr="00AE11B6" w:rsidRDefault="005D7799" w:rsidP="00873E91">
            <w:pPr>
              <w:jc w:val="center"/>
            </w:pPr>
            <w:r w:rsidRPr="00AE11B6">
              <w:t>18</w:t>
            </w:r>
          </w:p>
        </w:tc>
        <w:tc>
          <w:tcPr>
            <w:tcW w:w="996" w:type="dxa"/>
          </w:tcPr>
          <w:p w:rsidR="005D7799" w:rsidRPr="00AE11B6" w:rsidRDefault="005D7799" w:rsidP="00873E91">
            <w:pPr>
              <w:jc w:val="center"/>
            </w:pPr>
            <w:r w:rsidRPr="00AE11B6">
              <w:t>34(6*)</w:t>
            </w:r>
          </w:p>
        </w:tc>
        <w:tc>
          <w:tcPr>
            <w:tcW w:w="570" w:type="dxa"/>
          </w:tcPr>
          <w:p w:rsidR="005D7799" w:rsidRPr="00AE11B6" w:rsidRDefault="005D7799" w:rsidP="00873E91">
            <w:pPr>
              <w:jc w:val="center"/>
            </w:pPr>
          </w:p>
        </w:tc>
        <w:tc>
          <w:tcPr>
            <w:tcW w:w="1984" w:type="dxa"/>
          </w:tcPr>
          <w:p w:rsidR="005D7799" w:rsidRPr="00AE11B6" w:rsidRDefault="005D7799" w:rsidP="00873E91">
            <w:pPr>
              <w:jc w:val="center"/>
            </w:pPr>
            <w:r w:rsidRPr="00AE11B6">
              <w:t>18</w:t>
            </w:r>
          </w:p>
        </w:tc>
      </w:tr>
    </w:tbl>
    <w:p w:rsidR="005D7799" w:rsidRPr="00092C77" w:rsidRDefault="005D7799" w:rsidP="00092C77">
      <w:pPr>
        <w:jc w:val="both"/>
      </w:pPr>
      <w:r w:rsidRPr="00530454">
        <w:t>*- реализуется в форме практической подготовки</w:t>
      </w:r>
    </w:p>
    <w:p w:rsidR="005D7799" w:rsidRDefault="005D7799" w:rsidP="00530454">
      <w:pPr>
        <w:pStyle w:val="ListParagraph"/>
        <w:ind w:left="0"/>
        <w:jc w:val="both"/>
      </w:pPr>
    </w:p>
    <w:p w:rsidR="005D7799" w:rsidRPr="008961C3" w:rsidRDefault="005D7799" w:rsidP="008961C3">
      <w:pPr>
        <w:pStyle w:val="ListParagraph"/>
        <w:ind w:left="0"/>
        <w:jc w:val="center"/>
        <w:rPr>
          <w:b/>
        </w:rPr>
      </w:pPr>
      <w:r w:rsidRPr="008961C3">
        <w:rPr>
          <w:b/>
        </w:rPr>
        <w:t xml:space="preserve">4.1.2. </w:t>
      </w:r>
      <w:r>
        <w:rPr>
          <w:b/>
        </w:rPr>
        <w:t>Очно-з</w:t>
      </w:r>
      <w:r w:rsidRPr="008961C3">
        <w:rPr>
          <w:b/>
        </w:rPr>
        <w:t>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558"/>
        <w:gridCol w:w="851"/>
        <w:gridCol w:w="708"/>
        <w:gridCol w:w="567"/>
        <w:gridCol w:w="1984"/>
      </w:tblGrid>
      <w:tr w:rsidR="005D7799" w:rsidRPr="00092C77" w:rsidTr="00873E91">
        <w:trPr>
          <w:jc w:val="center"/>
        </w:trPr>
        <w:tc>
          <w:tcPr>
            <w:tcW w:w="53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 п/п</w:t>
            </w:r>
          </w:p>
        </w:tc>
        <w:tc>
          <w:tcPr>
            <w:tcW w:w="555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Раздел/тема</w:t>
            </w:r>
          </w:p>
          <w:p w:rsidR="005D7799" w:rsidRPr="00873E91" w:rsidRDefault="005D7799" w:rsidP="00873E91">
            <w:pPr>
              <w:jc w:val="center"/>
              <w:rPr>
                <w:b/>
              </w:rPr>
            </w:pPr>
          </w:p>
          <w:p w:rsidR="005D7799" w:rsidRPr="00873E91" w:rsidRDefault="005D7799" w:rsidP="00873E91">
            <w:pPr>
              <w:jc w:val="center"/>
              <w:rPr>
                <w:b/>
              </w:rPr>
            </w:pPr>
          </w:p>
        </w:tc>
        <w:tc>
          <w:tcPr>
            <w:tcW w:w="4110" w:type="dxa"/>
            <w:gridSpan w:val="4"/>
          </w:tcPr>
          <w:p w:rsidR="005D7799" w:rsidRPr="00873E91" w:rsidRDefault="005D7799" w:rsidP="00873E91">
            <w:pPr>
              <w:jc w:val="center"/>
              <w:rPr>
                <w:b/>
              </w:rPr>
            </w:pPr>
            <w:r w:rsidRPr="00873E91">
              <w:rPr>
                <w:b/>
              </w:rPr>
              <w:t>Виды учебной работы (в часах)</w:t>
            </w:r>
          </w:p>
        </w:tc>
      </w:tr>
      <w:tr w:rsidR="005D7799" w:rsidRPr="00092C77" w:rsidTr="00873E91">
        <w:trPr>
          <w:jc w:val="center"/>
        </w:trPr>
        <w:tc>
          <w:tcPr>
            <w:tcW w:w="538" w:type="dxa"/>
            <w:vMerge/>
          </w:tcPr>
          <w:p w:rsidR="005D7799" w:rsidRPr="00873E91" w:rsidRDefault="005D7799" w:rsidP="00873E91">
            <w:pPr>
              <w:jc w:val="center"/>
              <w:rPr>
                <w:b/>
              </w:rPr>
            </w:pPr>
          </w:p>
        </w:tc>
        <w:tc>
          <w:tcPr>
            <w:tcW w:w="5558" w:type="dxa"/>
            <w:vMerge/>
          </w:tcPr>
          <w:p w:rsidR="005D7799" w:rsidRPr="00873E91" w:rsidRDefault="005D7799" w:rsidP="00873E91">
            <w:pPr>
              <w:jc w:val="center"/>
              <w:rPr>
                <w:b/>
              </w:rPr>
            </w:pPr>
          </w:p>
        </w:tc>
        <w:tc>
          <w:tcPr>
            <w:tcW w:w="2126" w:type="dxa"/>
            <w:gridSpan w:val="3"/>
          </w:tcPr>
          <w:p w:rsidR="005D7799" w:rsidRPr="00873E91" w:rsidRDefault="005D7799" w:rsidP="00873E91">
            <w:pPr>
              <w:jc w:val="center"/>
              <w:rPr>
                <w:b/>
              </w:rPr>
            </w:pPr>
            <w:r w:rsidRPr="00873E91">
              <w:rPr>
                <w:b/>
              </w:rPr>
              <w:t>Аудиторная работа</w:t>
            </w:r>
          </w:p>
        </w:tc>
        <w:tc>
          <w:tcPr>
            <w:tcW w:w="1984" w:type="dxa"/>
            <w:vMerge w:val="restart"/>
          </w:tcPr>
          <w:p w:rsidR="005D7799" w:rsidRPr="00873E91" w:rsidRDefault="005D7799" w:rsidP="00873E91">
            <w:pPr>
              <w:jc w:val="center"/>
              <w:rPr>
                <w:b/>
              </w:rPr>
            </w:pPr>
            <w:r w:rsidRPr="00873E91">
              <w:rPr>
                <w:b/>
              </w:rPr>
              <w:t>Самостоятельная работа</w:t>
            </w:r>
          </w:p>
        </w:tc>
      </w:tr>
      <w:tr w:rsidR="005D7799" w:rsidRPr="00092C77" w:rsidTr="00873E91">
        <w:trPr>
          <w:jc w:val="center"/>
        </w:trPr>
        <w:tc>
          <w:tcPr>
            <w:tcW w:w="538" w:type="dxa"/>
            <w:vMerge/>
          </w:tcPr>
          <w:p w:rsidR="005D7799" w:rsidRPr="00092C77" w:rsidRDefault="005D7799" w:rsidP="00873E91">
            <w:pPr>
              <w:jc w:val="both"/>
            </w:pPr>
          </w:p>
        </w:tc>
        <w:tc>
          <w:tcPr>
            <w:tcW w:w="5558" w:type="dxa"/>
            <w:vMerge/>
          </w:tcPr>
          <w:p w:rsidR="005D7799" w:rsidRPr="00092C77" w:rsidRDefault="005D7799" w:rsidP="00873E91">
            <w:pPr>
              <w:jc w:val="both"/>
            </w:pPr>
          </w:p>
        </w:tc>
        <w:tc>
          <w:tcPr>
            <w:tcW w:w="851" w:type="dxa"/>
          </w:tcPr>
          <w:p w:rsidR="005D7799" w:rsidRPr="00873E91" w:rsidRDefault="005D7799" w:rsidP="00873E91">
            <w:pPr>
              <w:jc w:val="center"/>
              <w:rPr>
                <w:b/>
              </w:rPr>
            </w:pPr>
            <w:r w:rsidRPr="00873E91">
              <w:rPr>
                <w:b/>
              </w:rPr>
              <w:t>ЛЗ</w:t>
            </w:r>
          </w:p>
        </w:tc>
        <w:tc>
          <w:tcPr>
            <w:tcW w:w="708" w:type="dxa"/>
          </w:tcPr>
          <w:p w:rsidR="005D7799" w:rsidRPr="00873E91" w:rsidRDefault="005D7799" w:rsidP="00873E91">
            <w:pPr>
              <w:jc w:val="center"/>
              <w:rPr>
                <w:b/>
              </w:rPr>
            </w:pPr>
            <w:r w:rsidRPr="00873E91">
              <w:rPr>
                <w:b/>
              </w:rPr>
              <w:t>ПЗ</w:t>
            </w:r>
          </w:p>
        </w:tc>
        <w:tc>
          <w:tcPr>
            <w:tcW w:w="567" w:type="dxa"/>
          </w:tcPr>
          <w:p w:rsidR="005D7799" w:rsidRPr="00873E91" w:rsidRDefault="005D7799" w:rsidP="00873E91">
            <w:pPr>
              <w:jc w:val="center"/>
              <w:rPr>
                <w:b/>
              </w:rPr>
            </w:pPr>
            <w:r w:rsidRPr="00873E91">
              <w:rPr>
                <w:b/>
              </w:rPr>
              <w:t>ЛабЗ</w:t>
            </w:r>
          </w:p>
        </w:tc>
        <w:tc>
          <w:tcPr>
            <w:tcW w:w="1984" w:type="dxa"/>
            <w:vMerge/>
          </w:tcPr>
          <w:p w:rsidR="005D7799" w:rsidRPr="00092C77" w:rsidRDefault="005D7799" w:rsidP="00873E91">
            <w:pPr>
              <w:jc w:val="both"/>
            </w:pPr>
          </w:p>
        </w:tc>
      </w:tr>
      <w:tr w:rsidR="005D7799" w:rsidRPr="00092C77" w:rsidTr="00873E91">
        <w:trPr>
          <w:jc w:val="center"/>
        </w:trPr>
        <w:tc>
          <w:tcPr>
            <w:tcW w:w="538" w:type="dxa"/>
          </w:tcPr>
          <w:p w:rsidR="005D7799" w:rsidRPr="00092C77" w:rsidRDefault="005D7799" w:rsidP="00873E91">
            <w:pPr>
              <w:pStyle w:val="ListParagraph"/>
              <w:numPr>
                <w:ilvl w:val="0"/>
                <w:numId w:val="28"/>
              </w:numPr>
              <w:ind w:left="0"/>
              <w:jc w:val="center"/>
            </w:pPr>
            <w:r>
              <w:t>1.</w:t>
            </w:r>
          </w:p>
        </w:tc>
        <w:tc>
          <w:tcPr>
            <w:tcW w:w="5558" w:type="dxa"/>
          </w:tcPr>
          <w:p w:rsidR="005D7799" w:rsidRPr="00092C77" w:rsidRDefault="005D7799" w:rsidP="00E00808">
            <w:r w:rsidRPr="00DB6760">
              <w:t>Основные теории мотивации, концепции, основанные на представлениях о личности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ListParagraph"/>
              <w:ind w:left="0"/>
              <w:jc w:val="center"/>
            </w:pPr>
            <w:r>
              <w:t>2.</w:t>
            </w:r>
          </w:p>
        </w:tc>
        <w:tc>
          <w:tcPr>
            <w:tcW w:w="5558" w:type="dxa"/>
          </w:tcPr>
          <w:p w:rsidR="005D7799" w:rsidRPr="00092C77" w:rsidRDefault="005D7799" w:rsidP="00E00808">
            <w:r w:rsidRPr="00DB6760">
              <w:t>Мотивация и стимулирование трудовой деятельности в системе управления персоналом организации.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4(2*)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ListParagraph"/>
              <w:ind w:left="0"/>
              <w:jc w:val="center"/>
            </w:pPr>
            <w:r>
              <w:t>3.</w:t>
            </w:r>
          </w:p>
        </w:tc>
        <w:tc>
          <w:tcPr>
            <w:tcW w:w="5558" w:type="dxa"/>
          </w:tcPr>
          <w:p w:rsidR="005D7799" w:rsidRPr="00092C77" w:rsidRDefault="005D7799" w:rsidP="00E00808">
            <w:r w:rsidRPr="00DB6760">
              <w:t>Проблема мотивации в отечественной психологии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ListParagraph"/>
              <w:ind w:left="0"/>
              <w:jc w:val="center"/>
            </w:pPr>
            <w:r>
              <w:t>4.</w:t>
            </w:r>
          </w:p>
        </w:tc>
        <w:tc>
          <w:tcPr>
            <w:tcW w:w="5558" w:type="dxa"/>
          </w:tcPr>
          <w:p w:rsidR="005D7799" w:rsidRPr="00092C77" w:rsidRDefault="005D7799" w:rsidP="00E00808">
            <w:r w:rsidRPr="00DB6760">
              <w:t>Личность как субъект мотивации (самомотивация)</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ListParagraph"/>
              <w:ind w:left="0"/>
              <w:jc w:val="center"/>
            </w:pPr>
            <w:r>
              <w:t>5.</w:t>
            </w:r>
          </w:p>
        </w:tc>
        <w:tc>
          <w:tcPr>
            <w:tcW w:w="5558" w:type="dxa"/>
          </w:tcPr>
          <w:p w:rsidR="005D7799" w:rsidRPr="00092C77" w:rsidRDefault="005D7799" w:rsidP="00E00808">
            <w:r w:rsidRPr="00DB6760">
              <w:t>Разработка и внедрение систем мотивации и оплаты труда</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2(1*)</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ListParagraph"/>
              <w:ind w:left="0"/>
              <w:jc w:val="center"/>
            </w:pPr>
            <w:r>
              <w:t>6.</w:t>
            </w:r>
          </w:p>
        </w:tc>
        <w:tc>
          <w:tcPr>
            <w:tcW w:w="5558" w:type="dxa"/>
          </w:tcPr>
          <w:p w:rsidR="005D7799" w:rsidRPr="00092C77" w:rsidRDefault="005D7799" w:rsidP="00E00808">
            <w:r w:rsidRPr="00DB6760">
              <w:t>Управление деструктивной мотивацией</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ListParagraph"/>
              <w:ind w:left="0"/>
              <w:jc w:val="center"/>
            </w:pPr>
            <w:r>
              <w:t>7.</w:t>
            </w:r>
          </w:p>
        </w:tc>
        <w:tc>
          <w:tcPr>
            <w:tcW w:w="5558" w:type="dxa"/>
          </w:tcPr>
          <w:p w:rsidR="005D7799" w:rsidRPr="00092C77" w:rsidRDefault="005D7799" w:rsidP="00E00808">
            <w:r w:rsidRPr="00DB6760">
              <w:t>Современные подходы к внедрению систем стимулирования персонала организации.</w:t>
            </w:r>
          </w:p>
        </w:tc>
        <w:tc>
          <w:tcPr>
            <w:tcW w:w="851" w:type="dxa"/>
          </w:tcPr>
          <w:p w:rsidR="005D7799" w:rsidRPr="00092C77" w:rsidRDefault="005D7799" w:rsidP="00873E91">
            <w:pPr>
              <w:jc w:val="center"/>
            </w:pPr>
            <w:r>
              <w:t>2</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6</w:t>
            </w:r>
          </w:p>
        </w:tc>
      </w:tr>
      <w:tr w:rsidR="005D7799" w:rsidRPr="00092C77" w:rsidTr="00873E91">
        <w:trPr>
          <w:jc w:val="center"/>
        </w:trPr>
        <w:tc>
          <w:tcPr>
            <w:tcW w:w="538" w:type="dxa"/>
          </w:tcPr>
          <w:p w:rsidR="005D7799" w:rsidRPr="00092C77" w:rsidRDefault="005D7799" w:rsidP="00873E91">
            <w:pPr>
              <w:pStyle w:val="ListParagraph"/>
              <w:ind w:left="0"/>
              <w:jc w:val="center"/>
            </w:pPr>
            <w:r>
              <w:t>8.</w:t>
            </w:r>
          </w:p>
        </w:tc>
        <w:tc>
          <w:tcPr>
            <w:tcW w:w="5558" w:type="dxa"/>
          </w:tcPr>
          <w:p w:rsidR="005D7799" w:rsidRPr="00092C77" w:rsidRDefault="005D7799" w:rsidP="00E00808">
            <w:r w:rsidRPr="00C113C3">
              <w:t>Управление мотивацией и стимулированием трудовой деятельности персонала организации.</w:t>
            </w:r>
          </w:p>
        </w:tc>
        <w:tc>
          <w:tcPr>
            <w:tcW w:w="851" w:type="dxa"/>
          </w:tcPr>
          <w:p w:rsidR="005D7799" w:rsidRPr="00092C77" w:rsidRDefault="005D7799" w:rsidP="00873E91">
            <w:pPr>
              <w:jc w:val="center"/>
            </w:pPr>
            <w:r>
              <w:t>2</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6</w:t>
            </w:r>
          </w:p>
        </w:tc>
      </w:tr>
      <w:tr w:rsidR="005D7799" w:rsidRPr="00092C77" w:rsidTr="00873E91">
        <w:trPr>
          <w:jc w:val="center"/>
        </w:trPr>
        <w:tc>
          <w:tcPr>
            <w:tcW w:w="538" w:type="dxa"/>
          </w:tcPr>
          <w:p w:rsidR="005D7799" w:rsidRPr="00092C77" w:rsidRDefault="005D7799" w:rsidP="00873E91">
            <w:pPr>
              <w:pStyle w:val="ListParagraph"/>
              <w:ind w:left="0"/>
              <w:jc w:val="both"/>
            </w:pPr>
          </w:p>
        </w:tc>
        <w:tc>
          <w:tcPr>
            <w:tcW w:w="5558" w:type="dxa"/>
          </w:tcPr>
          <w:p w:rsidR="005D7799" w:rsidRPr="00092C77" w:rsidRDefault="005D7799" w:rsidP="00873E91">
            <w:pPr>
              <w:jc w:val="center"/>
            </w:pPr>
            <w:r w:rsidRPr="00785D4F">
              <w:t>Итого</w:t>
            </w:r>
          </w:p>
        </w:tc>
        <w:tc>
          <w:tcPr>
            <w:tcW w:w="851" w:type="dxa"/>
          </w:tcPr>
          <w:p w:rsidR="005D7799" w:rsidRPr="00092C77" w:rsidRDefault="005D7799" w:rsidP="00873E91">
            <w:pPr>
              <w:jc w:val="center"/>
            </w:pPr>
            <w:r>
              <w:t>10</w:t>
            </w:r>
          </w:p>
        </w:tc>
        <w:tc>
          <w:tcPr>
            <w:tcW w:w="708" w:type="dxa"/>
          </w:tcPr>
          <w:p w:rsidR="005D7799" w:rsidRPr="00092C77" w:rsidRDefault="005D7799" w:rsidP="00873E91">
            <w:pPr>
              <w:jc w:val="center"/>
            </w:pPr>
            <w:r>
              <w:t>18(3*)</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42</w:t>
            </w:r>
          </w:p>
        </w:tc>
      </w:tr>
    </w:tbl>
    <w:p w:rsidR="005D7799" w:rsidRPr="00092C77" w:rsidRDefault="005D7799" w:rsidP="0084172E">
      <w:pPr>
        <w:jc w:val="both"/>
      </w:pPr>
      <w:r w:rsidRPr="00530454">
        <w:t>*- реализуется в форме практической подготовки</w:t>
      </w:r>
    </w:p>
    <w:p w:rsidR="005D7799" w:rsidRDefault="005D7799" w:rsidP="00785D4F">
      <w:pPr>
        <w:pStyle w:val="ListParagraph"/>
        <w:jc w:val="center"/>
        <w:rPr>
          <w:b/>
        </w:rPr>
      </w:pPr>
    </w:p>
    <w:p w:rsidR="005D7799" w:rsidRPr="00785D4F" w:rsidRDefault="005D7799" w:rsidP="00785D4F">
      <w:pPr>
        <w:pStyle w:val="ListParagraph"/>
        <w:jc w:val="center"/>
        <w:rPr>
          <w:b/>
        </w:rPr>
      </w:pPr>
      <w:r w:rsidRPr="00785D4F">
        <w:rPr>
          <w:b/>
        </w:rPr>
        <w:t>4.2.</w:t>
      </w:r>
      <w:r w:rsidRPr="00785D4F">
        <w:rPr>
          <w:b/>
        </w:rPr>
        <w:tab/>
        <w:t>Программа дисциплины, структурированная по темам / разделам</w:t>
      </w:r>
    </w:p>
    <w:p w:rsidR="005D7799" w:rsidRDefault="005D7799" w:rsidP="00785D4F">
      <w:pPr>
        <w:pStyle w:val="ListParagraph"/>
        <w:ind w:left="0"/>
        <w:jc w:val="center"/>
        <w:rPr>
          <w:b/>
        </w:rPr>
      </w:pPr>
      <w:r w:rsidRPr="00785D4F">
        <w:rPr>
          <w:b/>
        </w:rPr>
        <w:t>4.2.1.</w:t>
      </w:r>
      <w:r w:rsidRPr="00785D4F">
        <w:rPr>
          <w:b/>
        </w:rPr>
        <w:tab/>
        <w:t>Содержание лекционного курса</w:t>
      </w:r>
    </w:p>
    <w:p w:rsidR="005D7799" w:rsidRPr="00785D4F" w:rsidRDefault="005D7799" w:rsidP="008961C3">
      <w:pPr>
        <w:pStyle w:val="ListParagraph"/>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975"/>
        <w:gridCol w:w="6805"/>
      </w:tblGrid>
      <w:tr w:rsidR="005D7799" w:rsidRPr="00092C77" w:rsidTr="00873E91">
        <w:trPr>
          <w:jc w:val="center"/>
        </w:trPr>
        <w:tc>
          <w:tcPr>
            <w:tcW w:w="426" w:type="dxa"/>
          </w:tcPr>
          <w:p w:rsidR="005D7799" w:rsidRPr="00873E91" w:rsidRDefault="005D7799" w:rsidP="00873E91">
            <w:pPr>
              <w:jc w:val="center"/>
              <w:rPr>
                <w:b/>
              </w:rPr>
            </w:pPr>
            <w:r w:rsidRPr="00873E91">
              <w:rPr>
                <w:b/>
              </w:rPr>
              <w:t>№ п/п</w:t>
            </w:r>
          </w:p>
        </w:tc>
        <w:tc>
          <w:tcPr>
            <w:tcW w:w="2976" w:type="dxa"/>
          </w:tcPr>
          <w:p w:rsidR="005D7799" w:rsidRPr="00873E91" w:rsidRDefault="005D7799" w:rsidP="00873E91">
            <w:pPr>
              <w:jc w:val="center"/>
              <w:rPr>
                <w:b/>
              </w:rPr>
            </w:pPr>
            <w:r w:rsidRPr="00873E91">
              <w:rPr>
                <w:b/>
              </w:rPr>
              <w:t>Наименование темы (раздела) дисциплины</w:t>
            </w:r>
          </w:p>
        </w:tc>
        <w:tc>
          <w:tcPr>
            <w:tcW w:w="6804" w:type="dxa"/>
            <w:vAlign w:val="center"/>
          </w:tcPr>
          <w:p w:rsidR="005D7799" w:rsidRPr="00873E91" w:rsidRDefault="005D7799" w:rsidP="00873E91">
            <w:pPr>
              <w:jc w:val="center"/>
              <w:rPr>
                <w:b/>
              </w:rPr>
            </w:pPr>
            <w:r w:rsidRPr="00873E91">
              <w:rPr>
                <w:b/>
              </w:rPr>
              <w:t>Содержание лекционного занятия</w:t>
            </w:r>
          </w:p>
        </w:tc>
      </w:tr>
      <w:tr w:rsidR="005D7799" w:rsidRPr="00092C77" w:rsidTr="00873E91">
        <w:trPr>
          <w:jc w:val="center"/>
        </w:trPr>
        <w:tc>
          <w:tcPr>
            <w:tcW w:w="426" w:type="dxa"/>
          </w:tcPr>
          <w:p w:rsidR="005D7799" w:rsidRDefault="005D7799" w:rsidP="00873E91">
            <w:pPr>
              <w:pStyle w:val="ListParagraph"/>
              <w:numPr>
                <w:ilvl w:val="0"/>
                <w:numId w:val="13"/>
              </w:numPr>
              <w:ind w:left="0"/>
              <w:jc w:val="both"/>
            </w:pPr>
          </w:p>
          <w:p w:rsidR="005D7799" w:rsidRPr="00716371" w:rsidRDefault="005D7799" w:rsidP="00873E91">
            <w:pPr>
              <w:jc w:val="center"/>
            </w:pPr>
            <w:r>
              <w:t>1.</w:t>
            </w:r>
          </w:p>
        </w:tc>
        <w:tc>
          <w:tcPr>
            <w:tcW w:w="2976" w:type="dxa"/>
          </w:tcPr>
          <w:p w:rsidR="005D7799" w:rsidRPr="00DB6760" w:rsidRDefault="005D7799" w:rsidP="00873E91">
            <w:pPr>
              <w:jc w:val="both"/>
            </w:pPr>
            <w:r w:rsidRPr="00DB6760">
              <w:t>Основные теории мотивации, концепции, основанные на представлениях о личности</w:t>
            </w:r>
          </w:p>
        </w:tc>
        <w:tc>
          <w:tcPr>
            <w:tcW w:w="6804" w:type="dxa"/>
          </w:tcPr>
          <w:p w:rsidR="005D7799" w:rsidRDefault="005D7799" w:rsidP="00873E91">
            <w:pPr>
              <w:jc w:val="both"/>
            </w:pPr>
            <w:r>
              <w:t>Понятие мотивации и ее роль в управлении. Трудовая мотивация.</w:t>
            </w:r>
          </w:p>
          <w:p w:rsidR="005D7799" w:rsidRPr="00092C77" w:rsidRDefault="005D7799" w:rsidP="00873E91">
            <w:pPr>
              <w:jc w:val="both"/>
            </w:pPr>
            <w:r>
              <w:t>Профессиональное общение руководителя. Положительная и отрицательная мотивация.</w:t>
            </w:r>
          </w:p>
        </w:tc>
      </w:tr>
      <w:tr w:rsidR="005D7799" w:rsidRPr="00092C77" w:rsidTr="00873E91">
        <w:trPr>
          <w:jc w:val="center"/>
        </w:trPr>
        <w:tc>
          <w:tcPr>
            <w:tcW w:w="426" w:type="dxa"/>
          </w:tcPr>
          <w:p w:rsidR="005D7799" w:rsidRDefault="005D7799" w:rsidP="00873E91">
            <w:pPr>
              <w:pStyle w:val="ListParagraph"/>
              <w:ind w:left="0"/>
              <w:jc w:val="center"/>
            </w:pPr>
            <w:r>
              <w:t>2.</w:t>
            </w:r>
          </w:p>
        </w:tc>
        <w:tc>
          <w:tcPr>
            <w:tcW w:w="2971" w:type="dxa"/>
          </w:tcPr>
          <w:p w:rsidR="005D7799" w:rsidRPr="00DB6760" w:rsidRDefault="005D7799" w:rsidP="00873E91">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5D7799" w:rsidRPr="00785D4F" w:rsidRDefault="005D7799" w:rsidP="00873E91">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5D7799" w:rsidRPr="00092C77" w:rsidTr="00873E91">
        <w:trPr>
          <w:jc w:val="center"/>
        </w:trPr>
        <w:tc>
          <w:tcPr>
            <w:tcW w:w="426" w:type="dxa"/>
          </w:tcPr>
          <w:p w:rsidR="005D7799" w:rsidRDefault="005D7799" w:rsidP="00873E91">
            <w:pPr>
              <w:pStyle w:val="ListParagraph"/>
              <w:ind w:left="0"/>
              <w:jc w:val="center"/>
            </w:pPr>
            <w:r>
              <w:t>3.</w:t>
            </w:r>
          </w:p>
        </w:tc>
        <w:tc>
          <w:tcPr>
            <w:tcW w:w="2971" w:type="dxa"/>
          </w:tcPr>
          <w:p w:rsidR="005D7799" w:rsidRPr="00D0706C" w:rsidRDefault="005D7799" w:rsidP="00873E91">
            <w:pPr>
              <w:jc w:val="both"/>
            </w:pPr>
            <w:r w:rsidRPr="00D0706C">
              <w:t>Проблема мотивации в отечественной психологии</w:t>
            </w:r>
          </w:p>
        </w:tc>
        <w:tc>
          <w:tcPr>
            <w:tcW w:w="6809" w:type="dxa"/>
          </w:tcPr>
          <w:p w:rsidR="005D7799" w:rsidRPr="00785D4F" w:rsidRDefault="005D7799" w:rsidP="00873E91">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5D7799" w:rsidRPr="00092C77" w:rsidTr="00873E91">
        <w:trPr>
          <w:jc w:val="center"/>
        </w:trPr>
        <w:tc>
          <w:tcPr>
            <w:tcW w:w="426" w:type="dxa"/>
          </w:tcPr>
          <w:p w:rsidR="005D7799" w:rsidRDefault="005D7799" w:rsidP="00873E91">
            <w:pPr>
              <w:pStyle w:val="ListParagraph"/>
              <w:ind w:left="0"/>
              <w:jc w:val="center"/>
            </w:pPr>
            <w:r>
              <w:t>4.</w:t>
            </w:r>
          </w:p>
        </w:tc>
        <w:tc>
          <w:tcPr>
            <w:tcW w:w="2971" w:type="dxa"/>
          </w:tcPr>
          <w:p w:rsidR="005D7799" w:rsidRPr="00D0706C" w:rsidRDefault="005D7799" w:rsidP="00873E91">
            <w:pPr>
              <w:jc w:val="both"/>
            </w:pPr>
            <w:r w:rsidRPr="00D0706C">
              <w:t>Личность как субъект мотивации (самомотивация)</w:t>
            </w:r>
          </w:p>
        </w:tc>
        <w:tc>
          <w:tcPr>
            <w:tcW w:w="6809" w:type="dxa"/>
          </w:tcPr>
          <w:p w:rsidR="005D7799" w:rsidRPr="00785D4F" w:rsidRDefault="005D7799" w:rsidP="00873E91">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Ц</w:t>
            </w:r>
            <w:r w:rsidRPr="00C470B6">
              <w:t>енностная ориентация в трудовой деятельности</w:t>
            </w:r>
            <w:r>
              <w:t xml:space="preserve">. </w:t>
            </w:r>
          </w:p>
        </w:tc>
      </w:tr>
      <w:tr w:rsidR="005D7799" w:rsidRPr="00092C77" w:rsidTr="00873E91">
        <w:trPr>
          <w:jc w:val="center"/>
        </w:trPr>
        <w:tc>
          <w:tcPr>
            <w:tcW w:w="426" w:type="dxa"/>
          </w:tcPr>
          <w:p w:rsidR="005D7799" w:rsidRDefault="005D7799" w:rsidP="00873E91">
            <w:pPr>
              <w:pStyle w:val="ListParagraph"/>
              <w:ind w:left="0"/>
              <w:jc w:val="center"/>
            </w:pPr>
            <w:r>
              <w:t>5.</w:t>
            </w:r>
          </w:p>
        </w:tc>
        <w:tc>
          <w:tcPr>
            <w:tcW w:w="2971" w:type="dxa"/>
          </w:tcPr>
          <w:p w:rsidR="005D7799" w:rsidRPr="00D0706C" w:rsidRDefault="005D7799" w:rsidP="00873E91">
            <w:pPr>
              <w:jc w:val="both"/>
            </w:pPr>
            <w:r w:rsidRPr="00D0706C">
              <w:t>Разработка и внедрение систем мотивации и оплаты труда</w:t>
            </w:r>
          </w:p>
        </w:tc>
        <w:tc>
          <w:tcPr>
            <w:tcW w:w="6809" w:type="dxa"/>
          </w:tcPr>
          <w:p w:rsidR="005D7799" w:rsidRPr="00785D4F" w:rsidRDefault="005D7799" w:rsidP="00873E91">
            <w:pPr>
              <w:jc w:val="both"/>
            </w:pPr>
            <w:r>
              <w:t>Системы мотивации и их классификация. Специфика разработки и внедрения систем мотивации. Оплата труда.</w:t>
            </w:r>
          </w:p>
        </w:tc>
      </w:tr>
      <w:tr w:rsidR="005D7799" w:rsidRPr="00092C77" w:rsidTr="00873E91">
        <w:trPr>
          <w:jc w:val="center"/>
        </w:trPr>
        <w:tc>
          <w:tcPr>
            <w:tcW w:w="426" w:type="dxa"/>
          </w:tcPr>
          <w:p w:rsidR="005D7799" w:rsidRDefault="005D7799" w:rsidP="00873E91">
            <w:pPr>
              <w:pStyle w:val="ListParagraph"/>
              <w:ind w:left="0"/>
              <w:jc w:val="center"/>
            </w:pPr>
            <w:r>
              <w:t>6.</w:t>
            </w:r>
          </w:p>
        </w:tc>
        <w:tc>
          <w:tcPr>
            <w:tcW w:w="2971" w:type="dxa"/>
          </w:tcPr>
          <w:p w:rsidR="005D7799" w:rsidRPr="00D0706C" w:rsidRDefault="005D7799" w:rsidP="00873E91">
            <w:pPr>
              <w:jc w:val="both"/>
            </w:pPr>
            <w:r w:rsidRPr="00D0706C">
              <w:t>Управление деструктивной мотивацией</w:t>
            </w:r>
          </w:p>
        </w:tc>
        <w:tc>
          <w:tcPr>
            <w:tcW w:w="6809" w:type="dxa"/>
          </w:tcPr>
          <w:p w:rsidR="005D7799" w:rsidRPr="00785D4F" w:rsidRDefault="005D7799" w:rsidP="00873E91">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5D7799" w:rsidRPr="00092C77" w:rsidTr="00873E91">
        <w:trPr>
          <w:jc w:val="center"/>
        </w:trPr>
        <w:tc>
          <w:tcPr>
            <w:tcW w:w="426" w:type="dxa"/>
          </w:tcPr>
          <w:p w:rsidR="005D7799" w:rsidRDefault="005D7799" w:rsidP="00873E91">
            <w:pPr>
              <w:pStyle w:val="ListParagraph"/>
              <w:ind w:left="0"/>
              <w:jc w:val="center"/>
            </w:pPr>
            <w:r>
              <w:t>7.</w:t>
            </w:r>
          </w:p>
        </w:tc>
        <w:tc>
          <w:tcPr>
            <w:tcW w:w="2971" w:type="dxa"/>
          </w:tcPr>
          <w:p w:rsidR="005D7799" w:rsidRDefault="005D7799" w:rsidP="00873E91">
            <w:pPr>
              <w:jc w:val="both"/>
            </w:pPr>
            <w:r w:rsidRPr="00D0706C">
              <w:t>Современные подходы к внедрению систем стимулирования персонала организации.</w:t>
            </w:r>
          </w:p>
        </w:tc>
        <w:tc>
          <w:tcPr>
            <w:tcW w:w="6809" w:type="dxa"/>
          </w:tcPr>
          <w:p w:rsidR="005D7799" w:rsidRPr="00785D4F" w:rsidRDefault="005D7799" w:rsidP="00873E91">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5D7799" w:rsidRPr="00092C77" w:rsidTr="00873E91">
        <w:trPr>
          <w:jc w:val="center"/>
        </w:trPr>
        <w:tc>
          <w:tcPr>
            <w:tcW w:w="426" w:type="dxa"/>
          </w:tcPr>
          <w:p w:rsidR="005D7799" w:rsidRDefault="005D7799" w:rsidP="00873E91">
            <w:pPr>
              <w:pStyle w:val="ListParagraph"/>
              <w:ind w:left="0"/>
              <w:jc w:val="center"/>
            </w:pPr>
            <w:r>
              <w:t>8.</w:t>
            </w:r>
          </w:p>
        </w:tc>
        <w:tc>
          <w:tcPr>
            <w:tcW w:w="2971" w:type="dxa"/>
          </w:tcPr>
          <w:p w:rsidR="005D7799" w:rsidRPr="00784068" w:rsidRDefault="005D7799" w:rsidP="00873E91">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5D7799" w:rsidRPr="00785D4F" w:rsidRDefault="005D7799" w:rsidP="00873E91">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5D7799" w:rsidRPr="00092C77" w:rsidRDefault="005D7799" w:rsidP="00092C77">
      <w:pPr>
        <w:jc w:val="center"/>
      </w:pPr>
    </w:p>
    <w:p w:rsidR="005D7799" w:rsidRDefault="005D7799" w:rsidP="00092C77">
      <w:pPr>
        <w:jc w:val="center"/>
        <w:rPr>
          <w:b/>
        </w:rPr>
      </w:pPr>
      <w:r w:rsidRPr="00784068">
        <w:rPr>
          <w:b/>
        </w:rPr>
        <w:t>4.2.2. Содержание практических занятий</w:t>
      </w:r>
    </w:p>
    <w:p w:rsidR="005D7799" w:rsidRDefault="005D779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89"/>
        <w:gridCol w:w="3139"/>
        <w:gridCol w:w="6378"/>
      </w:tblGrid>
      <w:tr w:rsidR="005D7799" w:rsidRPr="00092C77" w:rsidTr="00873E91">
        <w:trPr>
          <w:jc w:val="center"/>
        </w:trPr>
        <w:tc>
          <w:tcPr>
            <w:tcW w:w="689" w:type="dxa"/>
          </w:tcPr>
          <w:p w:rsidR="005D7799" w:rsidRPr="00873E91" w:rsidRDefault="005D7799" w:rsidP="00873E91">
            <w:pPr>
              <w:jc w:val="center"/>
              <w:rPr>
                <w:b/>
              </w:rPr>
            </w:pPr>
            <w:r w:rsidRPr="00873E91">
              <w:rPr>
                <w:b/>
              </w:rPr>
              <w:t>№ п/п</w:t>
            </w:r>
          </w:p>
        </w:tc>
        <w:tc>
          <w:tcPr>
            <w:tcW w:w="3139" w:type="dxa"/>
          </w:tcPr>
          <w:p w:rsidR="005D7799" w:rsidRPr="00873E91" w:rsidRDefault="005D7799" w:rsidP="00873E91">
            <w:pPr>
              <w:jc w:val="center"/>
              <w:rPr>
                <w:b/>
              </w:rPr>
            </w:pPr>
            <w:r w:rsidRPr="00873E91">
              <w:rPr>
                <w:b/>
              </w:rPr>
              <w:t>Наименование темы (раздела) дисциплины</w:t>
            </w:r>
          </w:p>
        </w:tc>
        <w:tc>
          <w:tcPr>
            <w:tcW w:w="6378" w:type="dxa"/>
          </w:tcPr>
          <w:p w:rsidR="005D7799" w:rsidRPr="00873E91" w:rsidRDefault="005D7799" w:rsidP="00873E91">
            <w:pPr>
              <w:jc w:val="center"/>
              <w:rPr>
                <w:b/>
              </w:rPr>
            </w:pPr>
            <w:r w:rsidRPr="00873E91">
              <w:rPr>
                <w:b/>
              </w:rPr>
              <w:t>Содержание практического занятия</w:t>
            </w:r>
          </w:p>
        </w:tc>
      </w:tr>
      <w:tr w:rsidR="005D7799" w:rsidRPr="00092C77" w:rsidTr="00873E91">
        <w:trPr>
          <w:jc w:val="center"/>
        </w:trPr>
        <w:tc>
          <w:tcPr>
            <w:tcW w:w="689" w:type="dxa"/>
          </w:tcPr>
          <w:p w:rsidR="005D7799" w:rsidRPr="00784068" w:rsidRDefault="005D7799" w:rsidP="00873E91">
            <w:pPr>
              <w:jc w:val="center"/>
            </w:pPr>
            <w:r w:rsidRPr="00784068">
              <w:t>1.</w:t>
            </w:r>
          </w:p>
        </w:tc>
        <w:tc>
          <w:tcPr>
            <w:tcW w:w="3139" w:type="dxa"/>
          </w:tcPr>
          <w:p w:rsidR="005D7799" w:rsidRPr="00EA2E47" w:rsidRDefault="005D7799" w:rsidP="00873E91">
            <w:pPr>
              <w:jc w:val="both"/>
            </w:pPr>
            <w:r w:rsidRPr="00EA2E47">
              <w:t>Основные теории мотивации, концепции, основанные на представлениях о личности</w:t>
            </w:r>
          </w:p>
        </w:tc>
        <w:tc>
          <w:tcPr>
            <w:tcW w:w="6378" w:type="dxa"/>
          </w:tcPr>
          <w:p w:rsidR="005D7799" w:rsidRDefault="005D7799" w:rsidP="00873E91">
            <w:pPr>
              <w:jc w:val="both"/>
            </w:pPr>
            <w:r>
              <w:t xml:space="preserve">1. Понятие мотивации и ее роль в управлении. </w:t>
            </w:r>
          </w:p>
          <w:p w:rsidR="005D7799" w:rsidRDefault="005D7799" w:rsidP="00873E91">
            <w:pPr>
              <w:jc w:val="both"/>
            </w:pPr>
            <w:r>
              <w:t>2. Трудовая мотивация.</w:t>
            </w:r>
          </w:p>
          <w:p w:rsidR="005D7799" w:rsidRDefault="005D7799" w:rsidP="00873E91">
            <w:pPr>
              <w:jc w:val="both"/>
            </w:pPr>
            <w:r>
              <w:t xml:space="preserve">3. Профессиональное общение руководителя. </w:t>
            </w:r>
          </w:p>
          <w:p w:rsidR="005D7799" w:rsidRPr="00443766" w:rsidRDefault="005D7799" w:rsidP="00873E91">
            <w:pPr>
              <w:jc w:val="both"/>
            </w:pPr>
            <w:r>
              <w:t>4. Положительная и отрицательная мотивация.</w:t>
            </w:r>
          </w:p>
        </w:tc>
      </w:tr>
      <w:tr w:rsidR="005D7799" w:rsidRPr="00092C77" w:rsidTr="00873E91">
        <w:trPr>
          <w:jc w:val="center"/>
        </w:trPr>
        <w:tc>
          <w:tcPr>
            <w:tcW w:w="689" w:type="dxa"/>
          </w:tcPr>
          <w:p w:rsidR="005D7799" w:rsidRPr="00784068" w:rsidRDefault="005D7799" w:rsidP="00873E91">
            <w:pPr>
              <w:jc w:val="center"/>
            </w:pPr>
            <w:r>
              <w:t>2.</w:t>
            </w:r>
          </w:p>
        </w:tc>
        <w:tc>
          <w:tcPr>
            <w:tcW w:w="3139" w:type="dxa"/>
          </w:tcPr>
          <w:p w:rsidR="005D7799" w:rsidRPr="00EA2E47" w:rsidRDefault="005D7799" w:rsidP="00873E91">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5D7799" w:rsidRDefault="005D7799" w:rsidP="00873E91">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5D7799" w:rsidRDefault="005D7799" w:rsidP="00873E91">
            <w:pPr>
              <w:jc w:val="both"/>
            </w:pPr>
            <w:r>
              <w:t xml:space="preserve">2. </w:t>
            </w:r>
            <w:r w:rsidRPr="00CF67B1">
              <w:t xml:space="preserve">Особенности систем мотивации и стимулирования российских организаций. </w:t>
            </w:r>
          </w:p>
          <w:p w:rsidR="005D7799" w:rsidRDefault="005D7799" w:rsidP="00873E91">
            <w:pPr>
              <w:jc w:val="both"/>
            </w:pPr>
            <w:r>
              <w:t xml:space="preserve">3. </w:t>
            </w:r>
            <w:r w:rsidRPr="00CF67B1">
              <w:t xml:space="preserve">Стадии жизненного цикла организации и задачи кадровой политики. </w:t>
            </w:r>
          </w:p>
          <w:p w:rsidR="005D7799" w:rsidRPr="00913072" w:rsidRDefault="005D7799" w:rsidP="00873E91">
            <w:pPr>
              <w:jc w:val="both"/>
            </w:pPr>
            <w:r>
              <w:t xml:space="preserve">4. </w:t>
            </w:r>
            <w:r w:rsidRPr="00CF67B1">
              <w:t>Влияние стадии жизненного цикла организации на систему стимулирования и мотивации.</w:t>
            </w:r>
          </w:p>
        </w:tc>
      </w:tr>
      <w:tr w:rsidR="005D7799" w:rsidRPr="00092C77" w:rsidTr="00873E91">
        <w:trPr>
          <w:jc w:val="center"/>
        </w:trPr>
        <w:tc>
          <w:tcPr>
            <w:tcW w:w="689" w:type="dxa"/>
          </w:tcPr>
          <w:p w:rsidR="005D7799" w:rsidRDefault="005D7799" w:rsidP="00873E91">
            <w:pPr>
              <w:jc w:val="center"/>
            </w:pPr>
            <w:r>
              <w:t>3.</w:t>
            </w:r>
          </w:p>
        </w:tc>
        <w:tc>
          <w:tcPr>
            <w:tcW w:w="3139" w:type="dxa"/>
          </w:tcPr>
          <w:p w:rsidR="005D7799" w:rsidRDefault="005D7799" w:rsidP="00873E91">
            <w:pPr>
              <w:jc w:val="both"/>
            </w:pPr>
            <w:r w:rsidRPr="00EA2E47">
              <w:t>Проблема мотивации в отечественной психологии</w:t>
            </w:r>
          </w:p>
        </w:tc>
        <w:tc>
          <w:tcPr>
            <w:tcW w:w="6378" w:type="dxa"/>
          </w:tcPr>
          <w:p w:rsidR="005D7799" w:rsidRDefault="005D7799" w:rsidP="00873E91">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5D7799" w:rsidRDefault="005D7799" w:rsidP="00873E91">
            <w:pPr>
              <w:jc w:val="both"/>
            </w:pPr>
            <w:r>
              <w:t xml:space="preserve">2. </w:t>
            </w:r>
            <w:r w:rsidRPr="00CF67B1">
              <w:t xml:space="preserve">Исследования отношения к труду в работах отечественных ученых. </w:t>
            </w:r>
          </w:p>
          <w:p w:rsidR="005D7799" w:rsidRDefault="005D7799" w:rsidP="00873E91">
            <w:pPr>
              <w:jc w:val="both"/>
            </w:pPr>
            <w:r>
              <w:t xml:space="preserve">3. </w:t>
            </w:r>
            <w:r w:rsidRPr="00CF67B1">
              <w:t>Проблема развития элитарных ориентаций в труде</w:t>
            </w:r>
            <w:r>
              <w:t>.</w:t>
            </w:r>
          </w:p>
          <w:p w:rsidR="005D7799" w:rsidRDefault="005D7799" w:rsidP="00873E91">
            <w:pPr>
              <w:jc w:val="both"/>
            </w:pPr>
            <w:r>
              <w:t xml:space="preserve">4. </w:t>
            </w:r>
            <w:r w:rsidRPr="00CF67B1">
              <w:t>Социально-психологическая характеристика личности</w:t>
            </w:r>
            <w:r>
              <w:t>.</w:t>
            </w:r>
          </w:p>
        </w:tc>
      </w:tr>
      <w:tr w:rsidR="005D7799" w:rsidRPr="00092C77" w:rsidTr="00873E91">
        <w:trPr>
          <w:jc w:val="center"/>
        </w:trPr>
        <w:tc>
          <w:tcPr>
            <w:tcW w:w="689" w:type="dxa"/>
          </w:tcPr>
          <w:p w:rsidR="005D7799" w:rsidRDefault="005D7799" w:rsidP="00873E91">
            <w:pPr>
              <w:jc w:val="center"/>
            </w:pPr>
            <w:r>
              <w:t>4.</w:t>
            </w:r>
          </w:p>
        </w:tc>
        <w:tc>
          <w:tcPr>
            <w:tcW w:w="3139" w:type="dxa"/>
          </w:tcPr>
          <w:p w:rsidR="005D7799" w:rsidRPr="00C90626" w:rsidRDefault="005D7799" w:rsidP="00211C40">
            <w:r w:rsidRPr="00C90626">
              <w:t>Личность как субъект мотивации (самомотивация)</w:t>
            </w:r>
          </w:p>
        </w:tc>
        <w:tc>
          <w:tcPr>
            <w:tcW w:w="6378" w:type="dxa"/>
          </w:tcPr>
          <w:p w:rsidR="005D7799" w:rsidRDefault="005D7799" w:rsidP="00873E91">
            <w:pPr>
              <w:jc w:val="both"/>
            </w:pPr>
            <w:r>
              <w:t xml:space="preserve">1. </w:t>
            </w:r>
            <w:r w:rsidRPr="00860BC0">
              <w:t xml:space="preserve">Мероприятия по поддержанию мотивации при выполнении основных организационных целей. </w:t>
            </w:r>
          </w:p>
          <w:p w:rsidR="005D7799" w:rsidRDefault="005D7799" w:rsidP="00873E91">
            <w:pPr>
              <w:jc w:val="both"/>
            </w:pPr>
            <w:r>
              <w:t xml:space="preserve">2. </w:t>
            </w:r>
            <w:r w:rsidRPr="00860BC0">
              <w:t>Понятие «власть» и ее разновидности.</w:t>
            </w:r>
          </w:p>
          <w:p w:rsidR="005D7799" w:rsidRDefault="005D7799" w:rsidP="00873E91">
            <w:pPr>
              <w:jc w:val="both"/>
            </w:pPr>
            <w:r>
              <w:t xml:space="preserve">3. </w:t>
            </w:r>
            <w:r w:rsidRPr="00C470B6">
              <w:t>Саморегулирование и самомотивация личности</w:t>
            </w:r>
            <w:r>
              <w:t>.</w:t>
            </w:r>
          </w:p>
          <w:p w:rsidR="005D7799" w:rsidRPr="002D50CB" w:rsidRDefault="005D7799" w:rsidP="00873E91">
            <w:pPr>
              <w:jc w:val="both"/>
            </w:pPr>
            <w:r>
              <w:t>4. Ц</w:t>
            </w:r>
            <w:r w:rsidRPr="00C470B6">
              <w:t>енностная ориентация в трудовой деятельности</w:t>
            </w:r>
          </w:p>
        </w:tc>
      </w:tr>
      <w:tr w:rsidR="005D7799" w:rsidRPr="00092C77" w:rsidTr="00873E91">
        <w:trPr>
          <w:jc w:val="center"/>
        </w:trPr>
        <w:tc>
          <w:tcPr>
            <w:tcW w:w="689" w:type="dxa"/>
          </w:tcPr>
          <w:p w:rsidR="005D7799" w:rsidRDefault="005D7799" w:rsidP="00873E91">
            <w:pPr>
              <w:jc w:val="center"/>
            </w:pPr>
            <w:r>
              <w:t>5.</w:t>
            </w:r>
          </w:p>
        </w:tc>
        <w:tc>
          <w:tcPr>
            <w:tcW w:w="3139" w:type="dxa"/>
          </w:tcPr>
          <w:p w:rsidR="005D7799" w:rsidRDefault="005D7799" w:rsidP="00211C40">
            <w:r w:rsidRPr="00C90626">
              <w:t>Разработка и внедрение систем мотивации и оплаты труда</w:t>
            </w:r>
          </w:p>
        </w:tc>
        <w:tc>
          <w:tcPr>
            <w:tcW w:w="6378" w:type="dxa"/>
          </w:tcPr>
          <w:p w:rsidR="005D7799" w:rsidRDefault="005D7799" w:rsidP="00873E91">
            <w:pPr>
              <w:jc w:val="both"/>
            </w:pPr>
            <w:r>
              <w:t xml:space="preserve">1. </w:t>
            </w:r>
            <w:r w:rsidRPr="00860BC0">
              <w:t xml:space="preserve">Системы мотивации и их классификация; </w:t>
            </w:r>
          </w:p>
          <w:p w:rsidR="005D7799" w:rsidRDefault="005D7799" w:rsidP="00873E91">
            <w:pPr>
              <w:jc w:val="both"/>
            </w:pPr>
            <w:r>
              <w:t xml:space="preserve">2. </w:t>
            </w:r>
            <w:r w:rsidRPr="00860BC0">
              <w:t xml:space="preserve">Специфика разработки и внедрения систем мотивации; </w:t>
            </w:r>
          </w:p>
          <w:p w:rsidR="005D7799" w:rsidRDefault="005D7799" w:rsidP="00873E91">
            <w:pPr>
              <w:jc w:val="both"/>
            </w:pPr>
            <w:r>
              <w:t xml:space="preserve">3. </w:t>
            </w:r>
            <w:r w:rsidRPr="00860BC0">
              <w:t>Оплата труда.</w:t>
            </w:r>
          </w:p>
          <w:p w:rsidR="005D7799" w:rsidRPr="002D50CB" w:rsidRDefault="005D7799" w:rsidP="00873E91">
            <w:pPr>
              <w:jc w:val="both"/>
            </w:pPr>
            <w:r>
              <w:t>4. Т</w:t>
            </w:r>
            <w:r w:rsidRPr="00C470B6">
              <w:t>рудности разработки</w:t>
            </w:r>
            <w:r>
              <w:t xml:space="preserve"> систем мотивации и оплаты труда.</w:t>
            </w:r>
          </w:p>
        </w:tc>
      </w:tr>
      <w:tr w:rsidR="005D7799" w:rsidRPr="00092C77" w:rsidTr="00873E91">
        <w:trPr>
          <w:jc w:val="center"/>
        </w:trPr>
        <w:tc>
          <w:tcPr>
            <w:tcW w:w="689" w:type="dxa"/>
          </w:tcPr>
          <w:p w:rsidR="005D7799" w:rsidRDefault="005D7799" w:rsidP="00873E91">
            <w:pPr>
              <w:jc w:val="center"/>
            </w:pPr>
            <w:r>
              <w:t>6.</w:t>
            </w:r>
          </w:p>
        </w:tc>
        <w:tc>
          <w:tcPr>
            <w:tcW w:w="3139" w:type="dxa"/>
          </w:tcPr>
          <w:p w:rsidR="005D7799" w:rsidRPr="00544A2B" w:rsidRDefault="005D7799" w:rsidP="00211C40">
            <w:r w:rsidRPr="00544A2B">
              <w:t>Управление деструктивной мотивацией</w:t>
            </w:r>
          </w:p>
        </w:tc>
        <w:tc>
          <w:tcPr>
            <w:tcW w:w="6378" w:type="dxa"/>
          </w:tcPr>
          <w:p w:rsidR="005D7799" w:rsidRDefault="005D7799" w:rsidP="00873E91">
            <w:pPr>
              <w:jc w:val="both"/>
            </w:pPr>
            <w:r>
              <w:t xml:space="preserve">1. </w:t>
            </w:r>
            <w:r w:rsidRPr="00C470B6">
              <w:t>Понятие деструктивной мотивации</w:t>
            </w:r>
            <w:r>
              <w:t>.</w:t>
            </w:r>
          </w:p>
          <w:p w:rsidR="005D7799" w:rsidRDefault="005D7799" w:rsidP="00873E91">
            <w:pPr>
              <w:jc w:val="both"/>
            </w:pPr>
            <w:r>
              <w:t>2.</w:t>
            </w:r>
            <w:r w:rsidRPr="00C470B6">
              <w:t xml:space="preserve"> Способы управления деструктивной мотивацией. </w:t>
            </w:r>
          </w:p>
          <w:p w:rsidR="005D7799" w:rsidRDefault="005D7799" w:rsidP="00873E91">
            <w:pPr>
              <w:jc w:val="both"/>
            </w:pPr>
            <w:r>
              <w:t>3. Виды деструктивной мотивации.</w:t>
            </w:r>
          </w:p>
          <w:p w:rsidR="005D7799" w:rsidRDefault="005D7799" w:rsidP="00873E91">
            <w:pPr>
              <w:jc w:val="both"/>
            </w:pPr>
            <w:r>
              <w:t xml:space="preserve">4. </w:t>
            </w:r>
            <w:r w:rsidRPr="00C470B6">
              <w:t>Просоциальные, асоциальные и антисоциальные мотивы труда и корпоративная этика.</w:t>
            </w:r>
          </w:p>
          <w:p w:rsidR="005D7799" w:rsidRPr="00425421" w:rsidRDefault="005D7799" w:rsidP="00873E91">
            <w:pPr>
              <w:jc w:val="both"/>
            </w:pPr>
            <w:r>
              <w:t xml:space="preserve">5. </w:t>
            </w:r>
            <w:r w:rsidRPr="002818FA">
              <w:t>Общая модель деструктивной мотивации персонала</w:t>
            </w:r>
            <w:r>
              <w:t>.</w:t>
            </w:r>
          </w:p>
        </w:tc>
      </w:tr>
      <w:tr w:rsidR="005D7799" w:rsidRPr="00092C77" w:rsidTr="00873E91">
        <w:trPr>
          <w:jc w:val="center"/>
        </w:trPr>
        <w:tc>
          <w:tcPr>
            <w:tcW w:w="689" w:type="dxa"/>
          </w:tcPr>
          <w:p w:rsidR="005D7799" w:rsidRDefault="005D7799" w:rsidP="00873E91">
            <w:pPr>
              <w:jc w:val="center"/>
            </w:pPr>
            <w:r>
              <w:t>7.</w:t>
            </w:r>
          </w:p>
        </w:tc>
        <w:tc>
          <w:tcPr>
            <w:tcW w:w="3139" w:type="dxa"/>
          </w:tcPr>
          <w:p w:rsidR="005D7799" w:rsidRDefault="005D7799" w:rsidP="00211C40">
            <w:r w:rsidRPr="00544A2B">
              <w:t>Современные подходы к внедрению систем стимулирования персонала организации.</w:t>
            </w:r>
          </w:p>
        </w:tc>
        <w:tc>
          <w:tcPr>
            <w:tcW w:w="6378" w:type="dxa"/>
          </w:tcPr>
          <w:p w:rsidR="005D7799" w:rsidRDefault="005D7799" w:rsidP="00873E91">
            <w:pPr>
              <w:jc w:val="both"/>
            </w:pPr>
            <w:r>
              <w:t xml:space="preserve">1. </w:t>
            </w:r>
            <w:r w:rsidRPr="002818FA">
              <w:t xml:space="preserve">Разработка систем материального (денежного) стимулирования. </w:t>
            </w:r>
          </w:p>
          <w:p w:rsidR="005D7799" w:rsidRDefault="005D7799" w:rsidP="00873E91">
            <w:pPr>
              <w:jc w:val="both"/>
            </w:pPr>
            <w:r>
              <w:t xml:space="preserve">2. </w:t>
            </w:r>
            <w:r w:rsidRPr="002818FA">
              <w:t xml:space="preserve">Грейдирование рабочих мест (должностей). </w:t>
            </w:r>
          </w:p>
          <w:p w:rsidR="005D7799" w:rsidRDefault="005D7799" w:rsidP="00873E91">
            <w:pPr>
              <w:jc w:val="both"/>
            </w:pPr>
            <w:r>
              <w:t xml:space="preserve">3. </w:t>
            </w:r>
            <w:r w:rsidRPr="002818FA">
              <w:t xml:space="preserve">Установление постоянной и переменной частей оплаты системы труда. </w:t>
            </w:r>
          </w:p>
          <w:p w:rsidR="005D7799" w:rsidRPr="00425421" w:rsidRDefault="005D7799" w:rsidP="00873E91">
            <w:pPr>
              <w:jc w:val="both"/>
            </w:pPr>
            <w:r>
              <w:t xml:space="preserve">4. </w:t>
            </w:r>
            <w:r w:rsidRPr="002818FA">
              <w:t xml:space="preserve">Внедрение материального (неденежного) стимулирования (социального пакета). </w:t>
            </w:r>
          </w:p>
        </w:tc>
      </w:tr>
      <w:tr w:rsidR="005D7799" w:rsidRPr="00092C77" w:rsidTr="00873E91">
        <w:trPr>
          <w:jc w:val="center"/>
        </w:trPr>
        <w:tc>
          <w:tcPr>
            <w:tcW w:w="689" w:type="dxa"/>
          </w:tcPr>
          <w:p w:rsidR="005D7799" w:rsidRDefault="005D7799" w:rsidP="00873E91">
            <w:pPr>
              <w:jc w:val="center"/>
            </w:pPr>
            <w:r>
              <w:t>8.</w:t>
            </w:r>
          </w:p>
        </w:tc>
        <w:tc>
          <w:tcPr>
            <w:tcW w:w="3139" w:type="dxa"/>
          </w:tcPr>
          <w:p w:rsidR="005D7799" w:rsidRPr="00443766" w:rsidRDefault="005D7799" w:rsidP="00873E91">
            <w:pPr>
              <w:jc w:val="both"/>
            </w:pPr>
            <w:r w:rsidRPr="00C470B6">
              <w:t>Управление мотивацией и стимулированием трудовой деятельности персонала организации.</w:t>
            </w:r>
          </w:p>
        </w:tc>
        <w:tc>
          <w:tcPr>
            <w:tcW w:w="6378" w:type="dxa"/>
          </w:tcPr>
          <w:p w:rsidR="005D7799" w:rsidRDefault="005D7799" w:rsidP="00873E91">
            <w:pPr>
              <w:jc w:val="both"/>
            </w:pPr>
            <w:r>
              <w:t xml:space="preserve">1. </w:t>
            </w:r>
            <w:r w:rsidRPr="00C470B6">
              <w:t xml:space="preserve">Методологические основы управления мотивацией и стимулированием труда. </w:t>
            </w:r>
          </w:p>
          <w:p w:rsidR="005D7799" w:rsidRDefault="005D7799" w:rsidP="00873E91">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Pr="00425421" w:rsidRDefault="005D7799" w:rsidP="00873E91">
            <w:pPr>
              <w:jc w:val="both"/>
            </w:pPr>
            <w:r>
              <w:t xml:space="preserve">3. </w:t>
            </w:r>
            <w:r w:rsidRPr="00C470B6">
              <w:t>Оценка эффективности управления мотивационной политикой на предприятии.</w:t>
            </w:r>
          </w:p>
        </w:tc>
      </w:tr>
    </w:tbl>
    <w:p w:rsidR="005D7799" w:rsidRDefault="005D7799" w:rsidP="00092C77">
      <w:pPr>
        <w:jc w:val="center"/>
      </w:pPr>
    </w:p>
    <w:p w:rsidR="005D7799" w:rsidRDefault="005D7799" w:rsidP="00092C77">
      <w:pPr>
        <w:jc w:val="center"/>
        <w:rPr>
          <w:b/>
        </w:rPr>
      </w:pPr>
      <w:r w:rsidRPr="001F0EBE">
        <w:rPr>
          <w:b/>
        </w:rPr>
        <w:t>4.2.3. Содержание самостоятельной работы</w:t>
      </w:r>
    </w:p>
    <w:p w:rsidR="005D7799" w:rsidRDefault="005D7799"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09"/>
        <w:gridCol w:w="2552"/>
        <w:gridCol w:w="6945"/>
      </w:tblGrid>
      <w:tr w:rsidR="005D7799" w:rsidTr="00873E91">
        <w:tc>
          <w:tcPr>
            <w:tcW w:w="709" w:type="dxa"/>
          </w:tcPr>
          <w:p w:rsidR="005D7799" w:rsidRPr="00873E91" w:rsidRDefault="005D7799" w:rsidP="00873E91">
            <w:pPr>
              <w:jc w:val="center"/>
              <w:rPr>
                <w:b/>
              </w:rPr>
            </w:pPr>
            <w:r w:rsidRPr="00873E91">
              <w:rPr>
                <w:b/>
              </w:rPr>
              <w:t>№ п/п</w:t>
            </w:r>
          </w:p>
        </w:tc>
        <w:tc>
          <w:tcPr>
            <w:tcW w:w="2552" w:type="dxa"/>
          </w:tcPr>
          <w:p w:rsidR="005D7799" w:rsidRPr="00873E91" w:rsidRDefault="005D7799" w:rsidP="00873E91">
            <w:pPr>
              <w:jc w:val="center"/>
              <w:rPr>
                <w:b/>
              </w:rPr>
            </w:pPr>
            <w:r w:rsidRPr="00873E91">
              <w:rPr>
                <w:b/>
              </w:rPr>
              <w:t>Наименование темы (раздела) дисциплины</w:t>
            </w:r>
          </w:p>
        </w:tc>
        <w:tc>
          <w:tcPr>
            <w:tcW w:w="6945" w:type="dxa"/>
          </w:tcPr>
          <w:p w:rsidR="005D7799" w:rsidRPr="00873E91" w:rsidRDefault="005D7799" w:rsidP="00873E91">
            <w:pPr>
              <w:jc w:val="center"/>
              <w:rPr>
                <w:b/>
              </w:rPr>
            </w:pPr>
            <w:r w:rsidRPr="00873E91">
              <w:rPr>
                <w:b/>
              </w:rPr>
              <w:t>Формы и тематика самостоятельной работы</w:t>
            </w:r>
          </w:p>
        </w:tc>
      </w:tr>
      <w:tr w:rsidR="005D7799" w:rsidTr="00873E91">
        <w:tc>
          <w:tcPr>
            <w:tcW w:w="709" w:type="dxa"/>
          </w:tcPr>
          <w:p w:rsidR="005D7799" w:rsidRDefault="005D7799" w:rsidP="00873E91">
            <w:pPr>
              <w:jc w:val="center"/>
            </w:pPr>
            <w:r>
              <w:t>1.</w:t>
            </w:r>
          </w:p>
        </w:tc>
        <w:tc>
          <w:tcPr>
            <w:tcW w:w="2552" w:type="dxa"/>
          </w:tcPr>
          <w:p w:rsidR="005D7799" w:rsidRDefault="005D7799" w:rsidP="00873E91">
            <w:pPr>
              <w:jc w:val="both"/>
            </w:pPr>
            <w:r w:rsidRPr="00D40112">
              <w:t>Основные теории мотивации, концепции, основанные на представлениях о личности</w:t>
            </w:r>
          </w:p>
        </w:tc>
        <w:tc>
          <w:tcPr>
            <w:tcW w:w="6945" w:type="dxa"/>
          </w:tcPr>
          <w:p w:rsidR="005D7799" w:rsidRDefault="005D7799" w:rsidP="00873E91">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tc>
      </w:tr>
      <w:tr w:rsidR="005D7799" w:rsidTr="00873E91">
        <w:tc>
          <w:tcPr>
            <w:tcW w:w="709" w:type="dxa"/>
          </w:tcPr>
          <w:p w:rsidR="005D7799" w:rsidRDefault="005D7799" w:rsidP="00873E91">
            <w:pPr>
              <w:jc w:val="center"/>
            </w:pPr>
            <w:r>
              <w:t>2.</w:t>
            </w:r>
          </w:p>
        </w:tc>
        <w:tc>
          <w:tcPr>
            <w:tcW w:w="2552" w:type="dxa"/>
          </w:tcPr>
          <w:p w:rsidR="005D7799" w:rsidRDefault="005D7799" w:rsidP="00873E91">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5D7799" w:rsidRDefault="005D7799" w:rsidP="00873E91">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tc>
      </w:tr>
      <w:tr w:rsidR="005D7799" w:rsidTr="00873E91">
        <w:tc>
          <w:tcPr>
            <w:tcW w:w="709" w:type="dxa"/>
          </w:tcPr>
          <w:p w:rsidR="005D7799" w:rsidRDefault="005D7799" w:rsidP="00873E91">
            <w:pPr>
              <w:jc w:val="center"/>
            </w:pPr>
            <w:r>
              <w:t>3.</w:t>
            </w:r>
          </w:p>
        </w:tc>
        <w:tc>
          <w:tcPr>
            <w:tcW w:w="2552" w:type="dxa"/>
          </w:tcPr>
          <w:p w:rsidR="005D7799" w:rsidRDefault="005D7799" w:rsidP="00873E91">
            <w:pPr>
              <w:jc w:val="both"/>
            </w:pPr>
            <w:r w:rsidRPr="00CF67B1">
              <w:t>Проблема мотивации в отечественной психологии</w:t>
            </w:r>
          </w:p>
        </w:tc>
        <w:tc>
          <w:tcPr>
            <w:tcW w:w="6945" w:type="dxa"/>
          </w:tcPr>
          <w:p w:rsidR="005D7799" w:rsidRDefault="005D7799" w:rsidP="00873E91">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5D7799" w:rsidRDefault="005D7799" w:rsidP="00873E91">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p w:rsidR="005D7799" w:rsidRDefault="005D7799" w:rsidP="00873E91">
            <w:pPr>
              <w:jc w:val="both"/>
            </w:pPr>
            <w:r w:rsidRPr="00BC4588">
              <w:t>Подготовка эссе</w:t>
            </w:r>
            <w:r>
              <w:t>.</w:t>
            </w:r>
          </w:p>
        </w:tc>
      </w:tr>
      <w:tr w:rsidR="005D7799" w:rsidTr="00873E91">
        <w:tc>
          <w:tcPr>
            <w:tcW w:w="709" w:type="dxa"/>
          </w:tcPr>
          <w:p w:rsidR="005D7799" w:rsidRDefault="005D7799" w:rsidP="00873E91">
            <w:pPr>
              <w:jc w:val="center"/>
            </w:pPr>
            <w:r>
              <w:t>4.</w:t>
            </w:r>
          </w:p>
        </w:tc>
        <w:tc>
          <w:tcPr>
            <w:tcW w:w="2552" w:type="dxa"/>
          </w:tcPr>
          <w:p w:rsidR="005D7799" w:rsidRDefault="005D7799" w:rsidP="00860BC0">
            <w:r w:rsidRPr="00860BC0">
              <w:t>Личность как субъект мотивации (самомотивация)</w:t>
            </w:r>
          </w:p>
        </w:tc>
        <w:tc>
          <w:tcPr>
            <w:tcW w:w="6945" w:type="dxa"/>
          </w:tcPr>
          <w:p w:rsidR="005D7799" w:rsidRDefault="005D7799"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5D7799" w:rsidRDefault="005D7799" w:rsidP="00B54486"/>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tc>
      </w:tr>
      <w:tr w:rsidR="005D7799" w:rsidTr="00873E91">
        <w:tc>
          <w:tcPr>
            <w:tcW w:w="709" w:type="dxa"/>
          </w:tcPr>
          <w:p w:rsidR="005D7799" w:rsidRDefault="005D7799" w:rsidP="00873E91">
            <w:pPr>
              <w:jc w:val="center"/>
            </w:pPr>
            <w:r>
              <w:t>5.</w:t>
            </w:r>
          </w:p>
        </w:tc>
        <w:tc>
          <w:tcPr>
            <w:tcW w:w="2552" w:type="dxa"/>
          </w:tcPr>
          <w:p w:rsidR="005D7799" w:rsidRDefault="005D7799" w:rsidP="00873E91">
            <w:pPr>
              <w:jc w:val="both"/>
            </w:pPr>
            <w:r w:rsidRPr="00C470B6">
              <w:t>Разработка и внедрение систем мотивации и оплаты труда</w:t>
            </w:r>
          </w:p>
        </w:tc>
        <w:tc>
          <w:tcPr>
            <w:tcW w:w="6945" w:type="dxa"/>
          </w:tcPr>
          <w:p w:rsidR="005D7799" w:rsidRDefault="005D7799"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5D7799" w:rsidRDefault="005D7799" w:rsidP="00860BC0"/>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p w:rsidR="005D7799" w:rsidRDefault="005D7799" w:rsidP="00B54486">
            <w:r>
              <w:t>Подготовка презентации</w:t>
            </w:r>
          </w:p>
          <w:p w:rsidR="005D7799" w:rsidRDefault="005D7799" w:rsidP="00B54486">
            <w:r>
              <w:t>Подготовка эссе.</w:t>
            </w:r>
          </w:p>
        </w:tc>
      </w:tr>
      <w:tr w:rsidR="005D7799" w:rsidTr="00873E91">
        <w:tc>
          <w:tcPr>
            <w:tcW w:w="709" w:type="dxa"/>
          </w:tcPr>
          <w:p w:rsidR="005D7799" w:rsidRDefault="005D7799" w:rsidP="00873E91">
            <w:pPr>
              <w:jc w:val="center"/>
            </w:pPr>
            <w:r>
              <w:t>6.</w:t>
            </w:r>
          </w:p>
        </w:tc>
        <w:tc>
          <w:tcPr>
            <w:tcW w:w="2552" w:type="dxa"/>
          </w:tcPr>
          <w:p w:rsidR="005D7799" w:rsidRDefault="005D7799" w:rsidP="00873E91">
            <w:pPr>
              <w:jc w:val="both"/>
            </w:pPr>
            <w:r w:rsidRPr="00C470B6">
              <w:t>Управление деструктивной мотивацией</w:t>
            </w:r>
          </w:p>
        </w:tc>
        <w:tc>
          <w:tcPr>
            <w:tcW w:w="6945" w:type="dxa"/>
          </w:tcPr>
          <w:p w:rsidR="005D7799" w:rsidRDefault="005D7799" w:rsidP="00873E91">
            <w:pPr>
              <w:jc w:val="both"/>
            </w:pPr>
            <w:r w:rsidRPr="00C470B6">
              <w:t>Деструктивнаямотивациякакобъектуправления</w:t>
            </w:r>
            <w:r>
              <w:t>.</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5D7799" w:rsidRDefault="005D7799" w:rsidP="00B54486"/>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tc>
      </w:tr>
      <w:tr w:rsidR="005D7799" w:rsidTr="00873E91">
        <w:tc>
          <w:tcPr>
            <w:tcW w:w="709" w:type="dxa"/>
          </w:tcPr>
          <w:p w:rsidR="005D7799" w:rsidRDefault="005D7799" w:rsidP="00873E91">
            <w:pPr>
              <w:jc w:val="center"/>
            </w:pPr>
            <w:r>
              <w:t>7.</w:t>
            </w:r>
          </w:p>
        </w:tc>
        <w:tc>
          <w:tcPr>
            <w:tcW w:w="2552" w:type="dxa"/>
          </w:tcPr>
          <w:p w:rsidR="005D7799" w:rsidRDefault="005D7799" w:rsidP="00873E91">
            <w:pPr>
              <w:jc w:val="both"/>
            </w:pPr>
            <w:r w:rsidRPr="002818FA">
              <w:t>Современные подходы к внедрению систем стимулирования персонала организации.</w:t>
            </w:r>
          </w:p>
        </w:tc>
        <w:tc>
          <w:tcPr>
            <w:tcW w:w="6945" w:type="dxa"/>
          </w:tcPr>
          <w:p w:rsidR="005D7799" w:rsidRDefault="005D7799" w:rsidP="00873E91">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p w:rsidR="005D7799" w:rsidRDefault="005D7799" w:rsidP="00873E91">
            <w:pPr>
              <w:jc w:val="both"/>
            </w:pPr>
            <w:r>
              <w:t>Подготовка эссе.</w:t>
            </w:r>
          </w:p>
        </w:tc>
      </w:tr>
      <w:tr w:rsidR="005D7799" w:rsidTr="00873E91">
        <w:tc>
          <w:tcPr>
            <w:tcW w:w="709" w:type="dxa"/>
          </w:tcPr>
          <w:p w:rsidR="005D7799" w:rsidRDefault="005D7799" w:rsidP="00873E91">
            <w:pPr>
              <w:jc w:val="center"/>
            </w:pPr>
            <w:r>
              <w:t>8.</w:t>
            </w:r>
          </w:p>
        </w:tc>
        <w:tc>
          <w:tcPr>
            <w:tcW w:w="2552" w:type="dxa"/>
          </w:tcPr>
          <w:p w:rsidR="005D7799" w:rsidRDefault="005D7799" w:rsidP="00873E91">
            <w:pPr>
              <w:jc w:val="both"/>
            </w:pPr>
            <w:r w:rsidRPr="00C470B6">
              <w:t>Управление мотивацией и стимулированием трудовой деятельности персонала организации.</w:t>
            </w:r>
          </w:p>
        </w:tc>
        <w:tc>
          <w:tcPr>
            <w:tcW w:w="6945" w:type="dxa"/>
          </w:tcPr>
          <w:p w:rsidR="005D7799" w:rsidRDefault="005D7799" w:rsidP="00873E91">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tc>
      </w:tr>
    </w:tbl>
    <w:p w:rsidR="005D7799" w:rsidRDefault="005D7799" w:rsidP="001F0EBE">
      <w:pPr>
        <w:jc w:val="center"/>
      </w:pPr>
    </w:p>
    <w:p w:rsidR="005D7799" w:rsidRPr="00735C0B" w:rsidRDefault="005D7799" w:rsidP="00735C0B">
      <w:pPr>
        <w:pStyle w:val="ListParagraph"/>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5D7799" w:rsidRDefault="005D7799" w:rsidP="001F0EBE">
      <w:pPr>
        <w:jc w:val="center"/>
      </w:pPr>
      <w:r>
        <w:tab/>
      </w:r>
      <w:r>
        <w:tab/>
      </w:r>
    </w:p>
    <w:p w:rsidR="005D7799" w:rsidRDefault="005D7799" w:rsidP="00735C0B">
      <w:pPr>
        <w:jc w:val="both"/>
      </w:pPr>
      <w:r>
        <w:t>1.</w:t>
      </w:r>
      <w:r>
        <w:tab/>
      </w:r>
      <w:r w:rsidRPr="00FF4388">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«IPRbooks».</w:t>
      </w:r>
    </w:p>
    <w:p w:rsidR="005D7799" w:rsidRDefault="005D7799" w:rsidP="00735C0B">
      <w:pPr>
        <w:jc w:val="both"/>
      </w:pPr>
    </w:p>
    <w:p w:rsidR="005D7799" w:rsidRDefault="005D7799"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7" w:history="1">
        <w:r w:rsidRPr="007768F8">
          <w:rPr>
            <w:rStyle w:val="Hyperlink"/>
          </w:rPr>
          <w:t>http://www.iprbookshop.ru/85237.html</w:t>
        </w:r>
      </w:hyperlink>
      <w:r>
        <w:t xml:space="preserve">. </w:t>
      </w:r>
      <w:r w:rsidRPr="00BE2F9D">
        <w:t>– ЭБС «IPRbooks».</w:t>
      </w:r>
    </w:p>
    <w:p w:rsidR="005D7799" w:rsidRDefault="005D7799" w:rsidP="00735C0B">
      <w:pPr>
        <w:jc w:val="both"/>
      </w:pPr>
    </w:p>
    <w:p w:rsidR="005D7799" w:rsidRDefault="005D7799"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5D7799" w:rsidRDefault="005D7799" w:rsidP="00735C0B">
      <w:pPr>
        <w:jc w:val="both"/>
      </w:pPr>
    </w:p>
    <w:p w:rsidR="005D7799" w:rsidRDefault="005D7799"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5D7799" w:rsidRDefault="005D7799" w:rsidP="00735C0B">
      <w:pPr>
        <w:jc w:val="both"/>
      </w:pPr>
    </w:p>
    <w:p w:rsidR="005D7799" w:rsidRDefault="005D7799" w:rsidP="00735C0B">
      <w:pPr>
        <w:jc w:val="both"/>
      </w:pPr>
      <w:r>
        <w:t>5.</w:t>
      </w:r>
      <w:r>
        <w:tab/>
      </w:r>
      <w:r w:rsidRPr="00BB7CC9">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http://www.iprbookshop.ru/82965.html</w:t>
      </w:r>
      <w:r>
        <w:t>.</w:t>
      </w:r>
      <w:r w:rsidRPr="00735C0B">
        <w:t>–</w:t>
      </w:r>
      <w:r>
        <w:t xml:space="preserve"> ЭБС «IPRbooks».</w:t>
      </w:r>
    </w:p>
    <w:p w:rsidR="005D7799" w:rsidRDefault="005D7799" w:rsidP="00735C0B">
      <w:pPr>
        <w:jc w:val="both"/>
      </w:pPr>
    </w:p>
    <w:p w:rsidR="005D7799" w:rsidRDefault="005D7799" w:rsidP="008B4A23">
      <w:pPr>
        <w:jc w:val="both"/>
      </w:pPr>
      <w:r>
        <w:t>6.</w:t>
      </w:r>
      <w:r>
        <w:tab/>
      </w:r>
      <w:r w:rsidRPr="008B4A23">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«IPRbooks»</w:t>
      </w:r>
    </w:p>
    <w:p w:rsidR="005D7799" w:rsidRDefault="005D7799" w:rsidP="008B4A23">
      <w:pPr>
        <w:jc w:val="both"/>
      </w:pPr>
      <w:r>
        <w:tab/>
      </w:r>
      <w:r>
        <w:tab/>
      </w:r>
    </w:p>
    <w:p w:rsidR="005D7799" w:rsidRDefault="005D7799" w:rsidP="00815D83">
      <w:pPr>
        <w:pStyle w:val="ListParagraph"/>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D7799" w:rsidRDefault="005D7799" w:rsidP="00815D83">
      <w:pPr>
        <w:ind w:firstLine="709"/>
        <w:jc w:val="both"/>
      </w:pPr>
      <w:r>
        <w:t>Предусмотрены  следующие виды контроля качества освоения конкретной дисциплины:</w:t>
      </w:r>
    </w:p>
    <w:p w:rsidR="005D7799" w:rsidRDefault="005D7799" w:rsidP="00815D83">
      <w:pPr>
        <w:ind w:firstLine="709"/>
        <w:jc w:val="both"/>
      </w:pPr>
      <w:r>
        <w:t>- текущий контроль успеваемости;</w:t>
      </w:r>
    </w:p>
    <w:p w:rsidR="005D7799" w:rsidRDefault="005D7799" w:rsidP="00815D83">
      <w:pPr>
        <w:ind w:firstLine="709"/>
        <w:jc w:val="both"/>
      </w:pPr>
      <w:r>
        <w:t>- промежуточная аттестация обучающихся по дисциплине.</w:t>
      </w:r>
    </w:p>
    <w:p w:rsidR="005D7799" w:rsidRDefault="005D779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D7799" w:rsidRDefault="005D779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D7799" w:rsidRDefault="005D7799" w:rsidP="008C5F06">
      <w:pPr>
        <w:spacing w:line="120" w:lineRule="auto"/>
        <w:jc w:val="center"/>
      </w:pPr>
    </w:p>
    <w:p w:rsidR="005D7799" w:rsidRPr="001F0EBE" w:rsidRDefault="005D7799" w:rsidP="008C5F06">
      <w:pPr>
        <w:spacing w:line="120" w:lineRule="auto"/>
        <w:jc w:val="center"/>
      </w:pPr>
      <w:bookmarkStart w:id="0" w:name="_GoBack"/>
      <w:bookmarkEnd w:id="0"/>
      <w:r>
        <w:tab/>
      </w:r>
      <w:r>
        <w:tab/>
      </w:r>
    </w:p>
    <w:p w:rsidR="005D7799" w:rsidRDefault="005D7799" w:rsidP="00092C77">
      <w:pPr>
        <w:pStyle w:val="ListParagraph"/>
        <w:ind w:left="0"/>
        <w:jc w:val="both"/>
        <w:rPr>
          <w:b/>
        </w:rPr>
      </w:pPr>
      <w:r w:rsidRPr="009A2380">
        <w:rPr>
          <w:b/>
        </w:rPr>
        <w:t>6.1 Паспорт фонда оценочных средств для проведения текущей аттестации по дисциплине (модулю)</w:t>
      </w:r>
    </w:p>
    <w:p w:rsidR="005D7799" w:rsidRDefault="005D7799" w:rsidP="00092C77">
      <w:pPr>
        <w:pStyle w:val="ListParagraph"/>
        <w:ind w:left="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6"/>
        <w:gridCol w:w="2976"/>
        <w:gridCol w:w="1844"/>
        <w:gridCol w:w="4960"/>
      </w:tblGrid>
      <w:tr w:rsidR="005D7799" w:rsidRPr="00092C77" w:rsidTr="00873E91">
        <w:trPr>
          <w:jc w:val="center"/>
        </w:trPr>
        <w:tc>
          <w:tcPr>
            <w:tcW w:w="426" w:type="dxa"/>
          </w:tcPr>
          <w:p w:rsidR="005D7799" w:rsidRPr="00873E91" w:rsidRDefault="005D7799" w:rsidP="00873E91">
            <w:pPr>
              <w:pStyle w:val="ListParagraph"/>
              <w:ind w:left="0"/>
              <w:jc w:val="center"/>
              <w:rPr>
                <w:b/>
              </w:rPr>
            </w:pPr>
            <w:r w:rsidRPr="00873E91">
              <w:rPr>
                <w:b/>
              </w:rPr>
              <w:t>№ п/п</w:t>
            </w:r>
          </w:p>
        </w:tc>
        <w:tc>
          <w:tcPr>
            <w:tcW w:w="2976" w:type="dxa"/>
          </w:tcPr>
          <w:p w:rsidR="005D7799" w:rsidRPr="00873E91" w:rsidRDefault="005D7799" w:rsidP="00873E91">
            <w:pPr>
              <w:pStyle w:val="ListParagraph"/>
              <w:ind w:left="0"/>
              <w:jc w:val="center"/>
              <w:rPr>
                <w:b/>
              </w:rPr>
            </w:pPr>
            <w:r w:rsidRPr="00873E91">
              <w:rPr>
                <w:b/>
              </w:rPr>
              <w:t>Контролируемые разделы (темы)</w:t>
            </w:r>
          </w:p>
        </w:tc>
        <w:tc>
          <w:tcPr>
            <w:tcW w:w="1844" w:type="dxa"/>
          </w:tcPr>
          <w:p w:rsidR="005D7799" w:rsidRPr="00873E91" w:rsidRDefault="005D7799" w:rsidP="00873E91">
            <w:pPr>
              <w:pStyle w:val="ListParagraph"/>
              <w:ind w:left="0"/>
              <w:jc w:val="center"/>
              <w:rPr>
                <w:b/>
              </w:rPr>
            </w:pPr>
            <w:r w:rsidRPr="00873E91">
              <w:rPr>
                <w:b/>
              </w:rPr>
              <w:t>Код контролируемой компетенции</w:t>
            </w:r>
          </w:p>
        </w:tc>
        <w:tc>
          <w:tcPr>
            <w:tcW w:w="4960" w:type="dxa"/>
          </w:tcPr>
          <w:p w:rsidR="005D7799" w:rsidRPr="00873E91" w:rsidRDefault="005D7799" w:rsidP="00873E91">
            <w:pPr>
              <w:pStyle w:val="ListParagraph"/>
              <w:ind w:left="0"/>
              <w:rPr>
                <w:b/>
              </w:rPr>
            </w:pPr>
            <w:r w:rsidRPr="00873E91">
              <w:rPr>
                <w:b/>
              </w:rPr>
              <w:t xml:space="preserve"> Наименование оценочного средства</w:t>
            </w:r>
          </w:p>
        </w:tc>
      </w:tr>
      <w:tr w:rsidR="005D7799" w:rsidRPr="00092C77" w:rsidTr="00873E91">
        <w:trPr>
          <w:jc w:val="center"/>
        </w:trPr>
        <w:tc>
          <w:tcPr>
            <w:tcW w:w="426" w:type="dxa"/>
          </w:tcPr>
          <w:p w:rsidR="005D7799" w:rsidRPr="00092C77" w:rsidRDefault="005D7799" w:rsidP="00873E91">
            <w:pPr>
              <w:pStyle w:val="ListParagraph"/>
              <w:ind w:left="0"/>
              <w:jc w:val="center"/>
            </w:pPr>
            <w:r>
              <w:t>1.</w:t>
            </w:r>
          </w:p>
        </w:tc>
        <w:tc>
          <w:tcPr>
            <w:tcW w:w="2976" w:type="dxa"/>
          </w:tcPr>
          <w:p w:rsidR="005D7799" w:rsidRPr="008B3CEB" w:rsidRDefault="005D7799" w:rsidP="00873E91">
            <w:pPr>
              <w:jc w:val="both"/>
            </w:pPr>
            <w:r w:rsidRPr="008B3CEB">
              <w:t>Основные теории мотивации, концепции, основанные на представлениях о личности</w:t>
            </w:r>
          </w:p>
        </w:tc>
        <w:tc>
          <w:tcPr>
            <w:tcW w:w="1844" w:type="dxa"/>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D7799" w:rsidRPr="00092C77" w:rsidTr="00873E91">
        <w:trPr>
          <w:jc w:val="center"/>
        </w:trPr>
        <w:tc>
          <w:tcPr>
            <w:tcW w:w="426" w:type="dxa"/>
          </w:tcPr>
          <w:p w:rsidR="005D7799" w:rsidRDefault="005D7799" w:rsidP="00873E91">
            <w:pPr>
              <w:pStyle w:val="ListParagraph"/>
              <w:ind w:left="0"/>
              <w:jc w:val="center"/>
            </w:pPr>
            <w:r>
              <w:t>2.</w:t>
            </w:r>
          </w:p>
        </w:tc>
        <w:tc>
          <w:tcPr>
            <w:tcW w:w="2976" w:type="dxa"/>
          </w:tcPr>
          <w:p w:rsidR="005D7799" w:rsidRPr="008B3CEB" w:rsidRDefault="005D7799" w:rsidP="00873E91">
            <w:pPr>
              <w:jc w:val="both"/>
            </w:pPr>
            <w:r w:rsidRPr="008B3CEB">
              <w:t>Мотивация и стимулирование трудовой деятельности в системе управления персоналом организации.</w:t>
            </w:r>
          </w:p>
        </w:tc>
        <w:tc>
          <w:tcPr>
            <w:tcW w:w="1844" w:type="dxa"/>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5D7799" w:rsidRPr="00092C77" w:rsidTr="00873E91">
        <w:trPr>
          <w:jc w:val="center"/>
        </w:trPr>
        <w:tc>
          <w:tcPr>
            <w:tcW w:w="426" w:type="dxa"/>
          </w:tcPr>
          <w:p w:rsidR="005D7799" w:rsidRDefault="005D7799" w:rsidP="00873E91">
            <w:pPr>
              <w:pStyle w:val="ListParagraph"/>
              <w:ind w:left="0"/>
              <w:jc w:val="center"/>
            </w:pPr>
            <w:r>
              <w:t>3.</w:t>
            </w:r>
          </w:p>
        </w:tc>
        <w:tc>
          <w:tcPr>
            <w:tcW w:w="2976" w:type="dxa"/>
          </w:tcPr>
          <w:p w:rsidR="005D7799" w:rsidRDefault="005D7799" w:rsidP="00873E91">
            <w:pPr>
              <w:jc w:val="both"/>
            </w:pPr>
            <w:r w:rsidRPr="008B3CEB">
              <w:t>Проблема мотивации в отечественной психологии</w:t>
            </w:r>
          </w:p>
        </w:tc>
        <w:tc>
          <w:tcPr>
            <w:tcW w:w="1844" w:type="dxa"/>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F349C8">
              <w:t>Вопросы к занятию, практическое задание</w:t>
            </w:r>
            <w:r>
              <w:t>, кейс</w:t>
            </w:r>
          </w:p>
        </w:tc>
      </w:tr>
      <w:tr w:rsidR="005D7799" w:rsidRPr="00092C77" w:rsidTr="00873E91">
        <w:trPr>
          <w:jc w:val="center"/>
        </w:trPr>
        <w:tc>
          <w:tcPr>
            <w:tcW w:w="426" w:type="dxa"/>
          </w:tcPr>
          <w:p w:rsidR="005D7799" w:rsidRDefault="005D7799" w:rsidP="00873E91">
            <w:pPr>
              <w:pStyle w:val="ListParagraph"/>
              <w:ind w:left="0"/>
              <w:jc w:val="center"/>
            </w:pPr>
            <w:r>
              <w:t>4.</w:t>
            </w:r>
          </w:p>
        </w:tc>
        <w:tc>
          <w:tcPr>
            <w:tcW w:w="2976" w:type="dxa"/>
          </w:tcPr>
          <w:p w:rsidR="005D7799" w:rsidRPr="00DA24EC" w:rsidRDefault="005D7799" w:rsidP="00873E91">
            <w:pPr>
              <w:jc w:val="both"/>
            </w:pPr>
            <w:r w:rsidRPr="00DA24EC">
              <w:t>Личность как субъект мотивации (самомотивация)</w:t>
            </w:r>
          </w:p>
        </w:tc>
        <w:tc>
          <w:tcPr>
            <w:tcW w:w="1844" w:type="dxa"/>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5D7799" w:rsidRPr="00092C77" w:rsidTr="00873E91">
        <w:trPr>
          <w:jc w:val="center"/>
        </w:trPr>
        <w:tc>
          <w:tcPr>
            <w:tcW w:w="426" w:type="dxa"/>
          </w:tcPr>
          <w:p w:rsidR="005D7799" w:rsidRDefault="005D7799" w:rsidP="00873E91">
            <w:pPr>
              <w:pStyle w:val="ListParagraph"/>
              <w:ind w:left="0"/>
              <w:jc w:val="center"/>
            </w:pPr>
            <w:r>
              <w:t>5.</w:t>
            </w:r>
          </w:p>
        </w:tc>
        <w:tc>
          <w:tcPr>
            <w:tcW w:w="2976" w:type="dxa"/>
          </w:tcPr>
          <w:p w:rsidR="005D7799" w:rsidRPr="00DA24EC" w:rsidRDefault="005D7799" w:rsidP="00873E91">
            <w:pPr>
              <w:jc w:val="both"/>
            </w:pPr>
            <w:r w:rsidRPr="00DA24EC">
              <w:t>Разработка и внедрение систем мотивации и оплаты труда</w:t>
            </w:r>
          </w:p>
        </w:tc>
        <w:tc>
          <w:tcPr>
            <w:tcW w:w="1844" w:type="dxa"/>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F349C8">
              <w:t>Вопросы к занятию, практическое задание</w:t>
            </w:r>
            <w:r>
              <w:t xml:space="preserve"> в форме практической подготовки. </w:t>
            </w:r>
          </w:p>
        </w:tc>
      </w:tr>
      <w:tr w:rsidR="005D7799" w:rsidRPr="00092C77" w:rsidTr="00873E91">
        <w:trPr>
          <w:jc w:val="center"/>
        </w:trPr>
        <w:tc>
          <w:tcPr>
            <w:tcW w:w="426" w:type="dxa"/>
          </w:tcPr>
          <w:p w:rsidR="005D7799" w:rsidRDefault="005D7799" w:rsidP="00873E91">
            <w:pPr>
              <w:pStyle w:val="ListParagraph"/>
              <w:ind w:left="0"/>
              <w:jc w:val="center"/>
            </w:pPr>
            <w:r>
              <w:t>6.</w:t>
            </w:r>
          </w:p>
        </w:tc>
        <w:tc>
          <w:tcPr>
            <w:tcW w:w="2976" w:type="dxa"/>
          </w:tcPr>
          <w:p w:rsidR="005D7799" w:rsidRPr="00DA24EC" w:rsidRDefault="005D7799" w:rsidP="00873E91">
            <w:pPr>
              <w:jc w:val="both"/>
            </w:pPr>
            <w:r w:rsidRPr="00DA24EC">
              <w:t>Управление деструктивной мотивацией</w:t>
            </w:r>
          </w:p>
        </w:tc>
        <w:tc>
          <w:tcPr>
            <w:tcW w:w="1844" w:type="dxa"/>
            <w:vAlign w:val="center"/>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F349C8">
              <w:t>Вопросы к занятию, практическое задание</w:t>
            </w:r>
            <w:r>
              <w:t>, Дискуссия</w:t>
            </w:r>
            <w:r w:rsidRPr="00A2605C">
              <w:t>.</w:t>
            </w:r>
          </w:p>
        </w:tc>
      </w:tr>
      <w:tr w:rsidR="005D7799" w:rsidRPr="00092C77" w:rsidTr="00873E91">
        <w:trPr>
          <w:jc w:val="center"/>
        </w:trPr>
        <w:tc>
          <w:tcPr>
            <w:tcW w:w="426" w:type="dxa"/>
          </w:tcPr>
          <w:p w:rsidR="005D7799" w:rsidRDefault="005D7799" w:rsidP="00873E91">
            <w:pPr>
              <w:pStyle w:val="ListParagraph"/>
              <w:ind w:left="0"/>
              <w:jc w:val="center"/>
            </w:pPr>
            <w:r>
              <w:t>7.</w:t>
            </w:r>
          </w:p>
        </w:tc>
        <w:tc>
          <w:tcPr>
            <w:tcW w:w="2976" w:type="dxa"/>
          </w:tcPr>
          <w:p w:rsidR="005D7799" w:rsidRDefault="005D7799" w:rsidP="00873E91">
            <w:pPr>
              <w:jc w:val="both"/>
            </w:pPr>
            <w:r w:rsidRPr="00DA24EC">
              <w:t>Современные подходы к внедрению систем стимулирования персонала организации.</w:t>
            </w:r>
          </w:p>
        </w:tc>
        <w:tc>
          <w:tcPr>
            <w:tcW w:w="1844" w:type="dxa"/>
          </w:tcPr>
          <w:p w:rsidR="005D7799" w:rsidRDefault="005D7799" w:rsidP="00873E91">
            <w:pPr>
              <w:pStyle w:val="ListParagraph"/>
              <w:ind w:left="0"/>
              <w:jc w:val="center"/>
            </w:pPr>
            <w:r>
              <w:t>ПК-1,</w:t>
            </w:r>
          </w:p>
          <w:p w:rsidR="005D7799" w:rsidRPr="00092C77" w:rsidRDefault="005D7799" w:rsidP="00873E91">
            <w:pPr>
              <w:pStyle w:val="ListParagraph"/>
              <w:ind w:left="0"/>
              <w:jc w:val="center"/>
            </w:pPr>
            <w:r w:rsidRPr="009A2380">
              <w:t>ПК-2</w:t>
            </w:r>
          </w:p>
        </w:tc>
        <w:tc>
          <w:tcPr>
            <w:tcW w:w="4960" w:type="dxa"/>
          </w:tcPr>
          <w:p w:rsidR="005D7799" w:rsidRPr="00092C77" w:rsidRDefault="005D7799" w:rsidP="00873E91">
            <w:pPr>
              <w:pStyle w:val="ListParagraph"/>
              <w:ind w:left="0"/>
              <w:jc w:val="both"/>
            </w:pPr>
            <w:r w:rsidRPr="00AC11DE">
              <w:t>Вопросы к занятию, практическое задание</w:t>
            </w:r>
          </w:p>
        </w:tc>
      </w:tr>
      <w:tr w:rsidR="005D7799" w:rsidRPr="00092C77" w:rsidTr="00873E91">
        <w:trPr>
          <w:jc w:val="center"/>
        </w:trPr>
        <w:tc>
          <w:tcPr>
            <w:tcW w:w="426" w:type="dxa"/>
          </w:tcPr>
          <w:p w:rsidR="005D7799" w:rsidRDefault="005D7799" w:rsidP="00873E91">
            <w:pPr>
              <w:pStyle w:val="ListParagraph"/>
              <w:ind w:left="0"/>
              <w:jc w:val="center"/>
            </w:pPr>
            <w:r>
              <w:t>8.</w:t>
            </w:r>
          </w:p>
        </w:tc>
        <w:tc>
          <w:tcPr>
            <w:tcW w:w="2976" w:type="dxa"/>
          </w:tcPr>
          <w:p w:rsidR="005D7799" w:rsidRPr="009A2380" w:rsidRDefault="005D7799" w:rsidP="00873E91">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tcPr>
          <w:p w:rsidR="005D7799" w:rsidRDefault="005D7799" w:rsidP="00873E91">
            <w:pPr>
              <w:jc w:val="center"/>
            </w:pPr>
            <w:r>
              <w:t>ПК-1,</w:t>
            </w:r>
          </w:p>
          <w:p w:rsidR="005D7799" w:rsidRPr="00092C77" w:rsidRDefault="005D7799" w:rsidP="00873E91">
            <w:pPr>
              <w:pStyle w:val="ListParagraph"/>
              <w:ind w:left="0"/>
              <w:jc w:val="center"/>
            </w:pPr>
            <w:r>
              <w:t>ПК-2</w:t>
            </w:r>
          </w:p>
        </w:tc>
        <w:tc>
          <w:tcPr>
            <w:tcW w:w="4960" w:type="dxa"/>
          </w:tcPr>
          <w:p w:rsidR="005D7799" w:rsidRPr="00092C77" w:rsidRDefault="005D7799" w:rsidP="00873E91">
            <w:pPr>
              <w:pStyle w:val="ListParagraph"/>
              <w:ind w:left="0"/>
              <w:jc w:val="both"/>
            </w:pPr>
            <w:r w:rsidRPr="00AC11DE">
              <w:t>Вопросы к занятию, практическое задание</w:t>
            </w:r>
            <w:r>
              <w:t>, Деловая игра</w:t>
            </w:r>
          </w:p>
        </w:tc>
      </w:tr>
    </w:tbl>
    <w:p w:rsidR="005D7799" w:rsidRDefault="005D7799" w:rsidP="00092C77">
      <w:pPr>
        <w:pStyle w:val="ListParagraph"/>
        <w:ind w:left="0"/>
        <w:jc w:val="both"/>
        <w:rPr>
          <w:i/>
        </w:rPr>
      </w:pPr>
    </w:p>
    <w:p w:rsidR="005D7799" w:rsidRPr="00F349C8" w:rsidRDefault="005D7799" w:rsidP="00092C77">
      <w:pPr>
        <w:pStyle w:val="ListParagraph"/>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D7799" w:rsidRPr="00F349C8" w:rsidRDefault="005D7799" w:rsidP="00092C77">
      <w:pPr>
        <w:pStyle w:val="ListParagraph"/>
        <w:ind w:left="0"/>
        <w:jc w:val="both"/>
        <w:rPr>
          <w:b/>
        </w:rPr>
      </w:pPr>
    </w:p>
    <w:p w:rsidR="005D7799" w:rsidRPr="008961C3" w:rsidRDefault="005D7799" w:rsidP="008961C3">
      <w:pPr>
        <w:pStyle w:val="ListParagraph"/>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5D7799" w:rsidRDefault="005D7799" w:rsidP="008961C3">
      <w:pPr>
        <w:pStyle w:val="ListParagraph"/>
        <w:ind w:left="0" w:firstLine="709"/>
        <w:jc w:val="both"/>
        <w:rPr>
          <w:i/>
        </w:rPr>
      </w:pPr>
    </w:p>
    <w:p w:rsidR="005D7799" w:rsidRPr="008961C3" w:rsidRDefault="005D7799" w:rsidP="008961C3">
      <w:pPr>
        <w:pStyle w:val="ListParagraph"/>
        <w:ind w:left="0" w:firstLine="709"/>
        <w:jc w:val="both"/>
        <w:rPr>
          <w:i/>
        </w:rPr>
      </w:pPr>
      <w:r w:rsidRPr="008961C3">
        <w:rPr>
          <w:i/>
        </w:rPr>
        <w:t>Вопросы к занятию</w:t>
      </w:r>
    </w:p>
    <w:p w:rsidR="005D7799" w:rsidRDefault="005D7799" w:rsidP="00911548">
      <w:pPr>
        <w:pStyle w:val="ListParagraph"/>
        <w:ind w:left="0" w:firstLine="709"/>
        <w:jc w:val="both"/>
      </w:pPr>
      <w:r>
        <w:t xml:space="preserve">1. Понятие мотивации и ее роль в управлении. </w:t>
      </w:r>
    </w:p>
    <w:p w:rsidR="005D7799" w:rsidRDefault="005D7799" w:rsidP="00911548">
      <w:pPr>
        <w:pStyle w:val="ListParagraph"/>
        <w:ind w:left="0" w:firstLine="709"/>
        <w:jc w:val="both"/>
      </w:pPr>
      <w:r>
        <w:t>2. Трудовая мотивация.</w:t>
      </w:r>
    </w:p>
    <w:p w:rsidR="005D7799" w:rsidRDefault="005D7799" w:rsidP="00911548">
      <w:pPr>
        <w:pStyle w:val="ListParagraph"/>
        <w:ind w:left="0" w:firstLine="709"/>
        <w:jc w:val="both"/>
      </w:pPr>
      <w:r>
        <w:t xml:space="preserve">3. Профессиональное общение руководителя. </w:t>
      </w:r>
    </w:p>
    <w:p w:rsidR="005D7799" w:rsidRDefault="005D7799" w:rsidP="00911548">
      <w:pPr>
        <w:pStyle w:val="ListParagraph"/>
        <w:ind w:left="0" w:firstLine="709"/>
        <w:jc w:val="both"/>
      </w:pPr>
      <w:r>
        <w:t>4. Положительная и отрицательная мотивация.</w:t>
      </w:r>
    </w:p>
    <w:p w:rsidR="005D7799" w:rsidRPr="00911548" w:rsidRDefault="005D7799" w:rsidP="008961C3">
      <w:pPr>
        <w:pStyle w:val="NormalWeb"/>
        <w:spacing w:after="0"/>
        <w:ind w:firstLine="709"/>
        <w:jc w:val="both"/>
        <w:rPr>
          <w:rFonts w:ascii="Times New Roman" w:hAnsi="Times New Roman"/>
          <w:color w:val="auto"/>
          <w:sz w:val="24"/>
          <w:szCs w:val="24"/>
        </w:rPr>
      </w:pPr>
      <w:r w:rsidRPr="00911548">
        <w:rPr>
          <w:rStyle w:val="Strong"/>
          <w:rFonts w:ascii="Times New Roman" w:hAnsi="Times New Roman"/>
          <w:b w:val="0"/>
          <w:i/>
          <w:color w:val="auto"/>
          <w:sz w:val="24"/>
          <w:szCs w:val="24"/>
        </w:rPr>
        <w:t>Практическое задание 1:</w:t>
      </w:r>
      <w:r w:rsidRPr="00911548">
        <w:rPr>
          <w:rFonts w:ascii="Times New Roman" w:hAnsi="Times New Roman"/>
          <w:color w:val="auto"/>
          <w:sz w:val="24"/>
          <w:szCs w:val="24"/>
        </w:rPr>
        <w:t>Разработайте окно «Джогари» применительно к собственной личности.</w:t>
      </w:r>
    </w:p>
    <w:p w:rsidR="005D7799" w:rsidRPr="008961C3" w:rsidRDefault="005D7799" w:rsidP="008961C3">
      <w:pPr>
        <w:pStyle w:val="NormalWeb"/>
        <w:spacing w:after="0"/>
        <w:ind w:firstLine="709"/>
        <w:jc w:val="both"/>
        <w:rPr>
          <w:rFonts w:ascii="Times New Roman" w:hAnsi="Times New Roman"/>
          <w:sz w:val="24"/>
          <w:szCs w:val="24"/>
        </w:rPr>
      </w:pPr>
      <w:r w:rsidRPr="008961C3">
        <w:rPr>
          <w:rStyle w:val="Strong"/>
          <w:rFonts w:ascii="Times New Roman" w:hAnsi="Times New Roman"/>
          <w:sz w:val="24"/>
          <w:szCs w:val="24"/>
        </w:rPr>
        <w:t>Модель личности « Окно Джогари» (4 информационных параметра).</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 Левая вертикальная половина окна - то, что вы знаете о себе</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Правая вертикаль                             - то, что вы о себе не знаете</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Верхняя горизонталь                      - то, что о вас известно другим</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Нижняя горизонталь             -то, что о вас известно другим, но не вам</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 </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D7799" w:rsidRPr="00C3694A" w:rsidRDefault="005D7799" w:rsidP="008961C3">
      <w:pPr>
        <w:pStyle w:val="NormalWeb"/>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5D7799" w:rsidRDefault="005D7799" w:rsidP="00A2605C">
      <w:pPr>
        <w:pStyle w:val="NormalWeb"/>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84"/>
        <w:gridCol w:w="3285"/>
        <w:gridCol w:w="3285"/>
      </w:tblGrid>
      <w:tr w:rsidR="005D7799" w:rsidTr="00873E91">
        <w:tc>
          <w:tcPr>
            <w:tcW w:w="3284" w:type="dxa"/>
          </w:tcPr>
          <w:p w:rsidR="005D7799" w:rsidRPr="00873E91" w:rsidRDefault="005D7799" w:rsidP="00873E91">
            <w:pPr>
              <w:pStyle w:val="NormalWeb"/>
              <w:spacing w:after="0"/>
              <w:jc w:val="both"/>
              <w:rPr>
                <w:rFonts w:ascii="Times New Roman" w:hAnsi="Times New Roman"/>
                <w:sz w:val="24"/>
                <w:szCs w:val="24"/>
              </w:rPr>
            </w:pPr>
          </w:p>
        </w:tc>
        <w:tc>
          <w:tcPr>
            <w:tcW w:w="3285"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ЗНАЮ Я</w:t>
            </w:r>
          </w:p>
        </w:tc>
        <w:tc>
          <w:tcPr>
            <w:tcW w:w="3285"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НЕ ЗНАЮ Я</w:t>
            </w:r>
          </w:p>
        </w:tc>
      </w:tr>
      <w:tr w:rsidR="005D7799" w:rsidTr="00873E91">
        <w:tc>
          <w:tcPr>
            <w:tcW w:w="3284"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ВИДЯТ ДРУГИЕ</w:t>
            </w:r>
          </w:p>
        </w:tc>
        <w:tc>
          <w:tcPr>
            <w:tcW w:w="3285"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ОТКРЫТАЯ ЗОНА</w:t>
            </w:r>
          </w:p>
        </w:tc>
        <w:tc>
          <w:tcPr>
            <w:tcW w:w="3285"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СЛЕПОЕ ПЯТНО</w:t>
            </w:r>
          </w:p>
        </w:tc>
      </w:tr>
      <w:tr w:rsidR="005D7799" w:rsidTr="00873E91">
        <w:tc>
          <w:tcPr>
            <w:tcW w:w="3284"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НЕ ВИДЯТ ДРУГИЕ</w:t>
            </w:r>
          </w:p>
        </w:tc>
        <w:tc>
          <w:tcPr>
            <w:tcW w:w="3285" w:type="dxa"/>
          </w:tcPr>
          <w:p w:rsidR="005D7799" w:rsidRPr="00873E91" w:rsidRDefault="005D7799" w:rsidP="00873E91">
            <w:pPr>
              <w:pStyle w:val="NormalWeb"/>
              <w:spacing w:after="0"/>
              <w:jc w:val="center"/>
              <w:rPr>
                <w:rFonts w:ascii="Times New Roman" w:hAnsi="Times New Roman"/>
                <w:sz w:val="24"/>
                <w:szCs w:val="24"/>
              </w:rPr>
            </w:pPr>
            <w:r w:rsidRPr="00873E91">
              <w:rPr>
                <w:rFonts w:ascii="Times New Roman" w:hAnsi="Times New Roman"/>
                <w:sz w:val="24"/>
                <w:szCs w:val="24"/>
              </w:rPr>
              <w:t>СКРЫТАЯ ЗОНА</w:t>
            </w:r>
          </w:p>
        </w:tc>
        <w:tc>
          <w:tcPr>
            <w:tcW w:w="3285" w:type="dxa"/>
          </w:tcPr>
          <w:p w:rsidR="005D7799" w:rsidRPr="00873E91" w:rsidRDefault="005D7799" w:rsidP="00873E91">
            <w:pPr>
              <w:pStyle w:val="NormalWeb"/>
              <w:spacing w:after="0"/>
              <w:jc w:val="both"/>
              <w:rPr>
                <w:rFonts w:ascii="Times New Roman" w:hAnsi="Times New Roman"/>
                <w:sz w:val="24"/>
                <w:szCs w:val="24"/>
              </w:rPr>
            </w:pPr>
            <w:r w:rsidRPr="00873E91">
              <w:rPr>
                <w:rFonts w:ascii="Times New Roman" w:hAnsi="Times New Roman"/>
                <w:sz w:val="24"/>
                <w:szCs w:val="24"/>
              </w:rPr>
              <w:t>ЗОНА НЕИЗВЕСТНОГО</w:t>
            </w:r>
          </w:p>
        </w:tc>
      </w:tr>
    </w:tbl>
    <w:p w:rsidR="005D7799" w:rsidRPr="008961C3" w:rsidRDefault="005D7799" w:rsidP="008961C3">
      <w:pPr>
        <w:pStyle w:val="ListParagraph"/>
        <w:ind w:left="0" w:firstLine="709"/>
        <w:jc w:val="both"/>
      </w:pPr>
    </w:p>
    <w:p w:rsidR="005D7799" w:rsidRDefault="005D7799" w:rsidP="008961C3">
      <w:pPr>
        <w:pStyle w:val="ListParagraph"/>
        <w:ind w:left="0" w:firstLine="709"/>
        <w:jc w:val="both"/>
      </w:pPr>
      <w:r w:rsidRPr="007B0E1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8" o:title=""/>
          </v:shape>
        </w:pict>
      </w:r>
    </w:p>
    <w:p w:rsidR="005D7799" w:rsidRDefault="005D7799" w:rsidP="008961C3">
      <w:pPr>
        <w:pStyle w:val="ListParagraph"/>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D7799" w:rsidRDefault="005D7799" w:rsidP="008961C3">
      <w:pPr>
        <w:pStyle w:val="ListParagraph"/>
        <w:ind w:left="0" w:firstLine="709"/>
        <w:jc w:val="both"/>
      </w:pPr>
      <w:r>
        <w:t>Определите темперамент подчиненного, с кем он совместим. Укажите, какиемотиваторы следует для него использовать.</w:t>
      </w:r>
    </w:p>
    <w:p w:rsidR="005D7799" w:rsidRDefault="005D7799" w:rsidP="00092C77">
      <w:pPr>
        <w:pStyle w:val="ListParagraph"/>
        <w:ind w:left="0"/>
        <w:jc w:val="both"/>
        <w:rPr>
          <w:b/>
        </w:rPr>
      </w:pPr>
    </w:p>
    <w:p w:rsidR="005D7799" w:rsidRPr="008961C3" w:rsidRDefault="005D7799" w:rsidP="008961C3">
      <w:pPr>
        <w:pStyle w:val="ListParagraph"/>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D7799" w:rsidRPr="008961C3" w:rsidRDefault="005D7799" w:rsidP="008961C3">
      <w:pPr>
        <w:pStyle w:val="ListParagraph"/>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D7799" w:rsidRPr="008961C3" w:rsidRDefault="005D7799" w:rsidP="008961C3">
      <w:pPr>
        <w:pStyle w:val="ListParagraph"/>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D7799" w:rsidRPr="008961C3" w:rsidRDefault="005D7799" w:rsidP="008961C3">
      <w:pPr>
        <w:pStyle w:val="ListParagraph"/>
        <w:ind w:left="0" w:firstLine="709"/>
        <w:jc w:val="both"/>
      </w:pPr>
      <w:r w:rsidRPr="008961C3">
        <w:t>Определите темперамент подчиненного, с кем он совместим? Укажите, какиемотиваторы следует для него использовать.</w:t>
      </w:r>
    </w:p>
    <w:p w:rsidR="005D7799" w:rsidRDefault="005D7799" w:rsidP="00092C77">
      <w:pPr>
        <w:pStyle w:val="ListParagraph"/>
        <w:ind w:left="0"/>
        <w:jc w:val="both"/>
        <w:rPr>
          <w:b/>
        </w:rPr>
      </w:pPr>
    </w:p>
    <w:p w:rsidR="005D7799" w:rsidRPr="007B1F2E" w:rsidRDefault="005D7799" w:rsidP="007B1F2E">
      <w:pPr>
        <w:pStyle w:val="ListParagraph"/>
        <w:jc w:val="both"/>
        <w:rPr>
          <w:b/>
        </w:rPr>
      </w:pPr>
      <w:r>
        <w:rPr>
          <w:b/>
        </w:rPr>
        <w:t>Информационный проект (</w:t>
      </w:r>
      <w:r w:rsidRPr="007B1F2E">
        <w:rPr>
          <w:b/>
        </w:rPr>
        <w:t>Творческое задание</w:t>
      </w:r>
      <w:r>
        <w:rPr>
          <w:b/>
        </w:rPr>
        <w:t>)</w:t>
      </w:r>
    </w:p>
    <w:p w:rsidR="005D7799" w:rsidRPr="007B1F2E" w:rsidRDefault="005D7799" w:rsidP="00911548">
      <w:pPr>
        <w:pStyle w:val="ListParagraph"/>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5D7799" w:rsidRDefault="005D7799" w:rsidP="00092C77">
      <w:pPr>
        <w:pStyle w:val="ListParagraph"/>
        <w:ind w:left="0"/>
        <w:jc w:val="both"/>
        <w:rPr>
          <w:b/>
        </w:rPr>
      </w:pPr>
    </w:p>
    <w:p w:rsidR="005D7799" w:rsidRPr="008961C3" w:rsidRDefault="005D7799"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5D7799" w:rsidRDefault="005D7799" w:rsidP="007B1F2E">
      <w:pPr>
        <w:pStyle w:val="ListParagraph"/>
        <w:ind w:left="0" w:firstLine="709"/>
        <w:jc w:val="both"/>
        <w:rPr>
          <w:i/>
        </w:rPr>
      </w:pPr>
    </w:p>
    <w:p w:rsidR="005D7799" w:rsidRPr="008961C3" w:rsidRDefault="005D7799" w:rsidP="007B1F2E">
      <w:pPr>
        <w:pStyle w:val="ListParagraph"/>
        <w:ind w:left="0" w:firstLine="709"/>
        <w:jc w:val="both"/>
        <w:rPr>
          <w:i/>
        </w:rPr>
      </w:pPr>
      <w:r w:rsidRPr="008961C3">
        <w:rPr>
          <w:i/>
        </w:rPr>
        <w:t>Вопросы к занятию</w:t>
      </w:r>
    </w:p>
    <w:p w:rsidR="005D7799" w:rsidRDefault="005D7799" w:rsidP="00911548">
      <w:pPr>
        <w:pStyle w:val="ListParagraph"/>
        <w:ind w:left="0" w:firstLine="709"/>
        <w:jc w:val="both"/>
      </w:pPr>
      <w:r>
        <w:t xml:space="preserve">1. Мотивация и стимулирование персонала как подсистема системы управления персоналом организации. </w:t>
      </w:r>
    </w:p>
    <w:p w:rsidR="005D7799" w:rsidRDefault="005D7799" w:rsidP="00911548">
      <w:pPr>
        <w:pStyle w:val="ListParagraph"/>
        <w:ind w:left="0" w:firstLine="709"/>
        <w:jc w:val="both"/>
      </w:pPr>
      <w:r>
        <w:t xml:space="preserve">2. Особенности систем мотивации и стимулирования российских организаций. </w:t>
      </w:r>
    </w:p>
    <w:p w:rsidR="005D7799" w:rsidRDefault="005D7799" w:rsidP="00911548">
      <w:pPr>
        <w:pStyle w:val="ListParagraph"/>
        <w:ind w:left="0" w:firstLine="709"/>
        <w:jc w:val="both"/>
      </w:pPr>
      <w:r>
        <w:t xml:space="preserve">3. Стадии жизненного цикла организации и задачи кадровой политики. </w:t>
      </w:r>
    </w:p>
    <w:p w:rsidR="005D7799" w:rsidRPr="007B1F2E" w:rsidRDefault="005D7799" w:rsidP="00911548">
      <w:pPr>
        <w:pStyle w:val="ListParagraph"/>
        <w:ind w:left="0" w:firstLine="709"/>
        <w:jc w:val="both"/>
      </w:pPr>
      <w:r>
        <w:t>4. Влияние стадии жизненного цикла организации на систему стимулирования и мотивации.</w:t>
      </w:r>
    </w:p>
    <w:p w:rsidR="005D7799" w:rsidRDefault="005D7799" w:rsidP="00092C77">
      <w:pPr>
        <w:pStyle w:val="ListParagraph"/>
        <w:ind w:left="0"/>
        <w:jc w:val="both"/>
        <w:rPr>
          <w:b/>
        </w:rPr>
      </w:pPr>
    </w:p>
    <w:p w:rsidR="005D7799" w:rsidRDefault="005D7799" w:rsidP="005C0C11">
      <w:pPr>
        <w:pStyle w:val="ListParagraph"/>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5D7799" w:rsidRDefault="005D7799" w:rsidP="005C0C11">
      <w:pPr>
        <w:pStyle w:val="ListParagraph"/>
        <w:ind w:left="0" w:firstLine="709"/>
        <w:jc w:val="both"/>
        <w:rPr>
          <w:i/>
        </w:rPr>
      </w:pPr>
    </w:p>
    <w:p w:rsidR="005D7799" w:rsidRDefault="005D7799" w:rsidP="005C0C11">
      <w:pPr>
        <w:pStyle w:val="ListParagraph"/>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5D7799" w:rsidRDefault="005D7799" w:rsidP="005C0C11">
      <w:pPr>
        <w:pStyle w:val="ListParagraph"/>
        <w:ind w:left="0" w:firstLine="709"/>
        <w:jc w:val="both"/>
        <w:rPr>
          <w:i/>
        </w:rPr>
      </w:pPr>
    </w:p>
    <w:p w:rsidR="005D7799" w:rsidRDefault="005D7799" w:rsidP="005C0C11">
      <w:pPr>
        <w:pStyle w:val="ListParagraph"/>
        <w:ind w:left="0" w:firstLine="709"/>
        <w:jc w:val="both"/>
        <w:rPr>
          <w:i/>
        </w:rPr>
      </w:pPr>
      <w:r w:rsidRPr="005C0C11">
        <w:rPr>
          <w:i/>
        </w:rPr>
        <w:t>Задание №</w:t>
      </w:r>
      <w:r>
        <w:rPr>
          <w:i/>
        </w:rPr>
        <w:t>3</w:t>
      </w:r>
      <w:r w:rsidRPr="005C0C11">
        <w:rPr>
          <w:i/>
        </w:rPr>
        <w:t xml:space="preserve"> для практической подготовки:</w:t>
      </w:r>
    </w:p>
    <w:p w:rsidR="005D7799" w:rsidRDefault="005D7799" w:rsidP="005C0C11">
      <w:pPr>
        <w:pStyle w:val="ListParagraph"/>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5D7799" w:rsidRDefault="005D7799" w:rsidP="005C0C11">
      <w:pPr>
        <w:pStyle w:val="ListParagraph"/>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5D7799" w:rsidRDefault="005D7799" w:rsidP="005C0C11">
      <w:pPr>
        <w:pStyle w:val="ListParagraph"/>
        <w:ind w:left="0" w:firstLine="709"/>
        <w:jc w:val="both"/>
      </w:pPr>
    </w:p>
    <w:p w:rsidR="005D7799" w:rsidRPr="005C0C11" w:rsidRDefault="005D7799"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5D7799" w:rsidRPr="005C0C11" w:rsidRDefault="005D7799" w:rsidP="009875F0">
      <w:pPr>
        <w:pStyle w:val="ListParagraph"/>
        <w:ind w:left="0" w:firstLine="709"/>
        <w:jc w:val="both"/>
        <w:rPr>
          <w:u w:val="single"/>
        </w:rPr>
      </w:pPr>
      <w:r w:rsidRPr="005C0C11">
        <w:rPr>
          <w:u w:val="single"/>
        </w:rPr>
        <w:t xml:space="preserve">ИНСТРУКЦИЯ. </w:t>
      </w:r>
    </w:p>
    <w:p w:rsidR="005D7799" w:rsidRDefault="005D7799" w:rsidP="009875F0">
      <w:pPr>
        <w:pStyle w:val="ListParagraph"/>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5D7799" w:rsidRDefault="005D7799" w:rsidP="005C0C11">
      <w:pPr>
        <w:pStyle w:val="ListParagraph"/>
        <w:ind w:firstLine="709"/>
        <w:jc w:val="both"/>
      </w:pPr>
    </w:p>
    <w:p w:rsidR="005D7799" w:rsidRPr="005C0C11" w:rsidRDefault="005D7799" w:rsidP="005C0C11">
      <w:pPr>
        <w:pStyle w:val="ListParagraph"/>
        <w:ind w:firstLine="709"/>
        <w:jc w:val="both"/>
      </w:pPr>
    </w:p>
    <w:p w:rsidR="005D7799" w:rsidRPr="005C0C11" w:rsidRDefault="005D7799" w:rsidP="005C0C11">
      <w:pPr>
        <w:pStyle w:val="ListParagraph"/>
        <w:ind w:firstLine="709"/>
        <w:jc w:val="both"/>
      </w:pPr>
      <w:r w:rsidRPr="007B0E19">
        <w:rPr>
          <w:noProof/>
        </w:rPr>
        <w:pict>
          <v:shape id="Рисунок 5" o:spid="_x0000_i1026" type="#_x0000_t75" style="width:379.5pt;height:426.75pt;visibility:visible">
            <v:imagedata r:id="rId9" o:title=""/>
          </v:shape>
        </w:pict>
      </w:r>
    </w:p>
    <w:p w:rsidR="005D7799" w:rsidRDefault="005D7799" w:rsidP="009875F0">
      <w:pPr>
        <w:pStyle w:val="ListParagraph"/>
        <w:ind w:left="0" w:firstLine="709"/>
        <w:jc w:val="both"/>
        <w:rPr>
          <w:b/>
        </w:rPr>
      </w:pPr>
    </w:p>
    <w:p w:rsidR="005D7799" w:rsidRPr="005C0C11" w:rsidRDefault="005D7799" w:rsidP="009875F0">
      <w:pPr>
        <w:pStyle w:val="ListParagraph"/>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5D7799" w:rsidRPr="005C0C11" w:rsidRDefault="005D7799" w:rsidP="009875F0">
      <w:pPr>
        <w:pStyle w:val="ListParagraph"/>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5D7799" w:rsidRPr="005C0C11" w:rsidRDefault="005D7799" w:rsidP="009875F0">
      <w:pPr>
        <w:pStyle w:val="ListParagraph"/>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5D7799" w:rsidRPr="005C0C11" w:rsidRDefault="005D7799" w:rsidP="009875F0">
      <w:pPr>
        <w:pStyle w:val="ListParagraph"/>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5D7799" w:rsidRPr="005C0C11" w:rsidRDefault="005D7799" w:rsidP="009875F0">
      <w:pPr>
        <w:pStyle w:val="ListParagraph"/>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5D7799" w:rsidRPr="005C0C11" w:rsidRDefault="005D7799" w:rsidP="009875F0">
      <w:pPr>
        <w:pStyle w:val="ListParagraph"/>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5D7799" w:rsidRPr="005C0C11" w:rsidRDefault="005D7799" w:rsidP="009875F0">
      <w:pPr>
        <w:pStyle w:val="ListParagraph"/>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5D7799" w:rsidRPr="005C0C11" w:rsidRDefault="005D7799" w:rsidP="009875F0">
      <w:pPr>
        <w:pStyle w:val="ListParagraph"/>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5D7799" w:rsidRPr="005C0C11" w:rsidRDefault="005D7799" w:rsidP="009875F0">
      <w:pPr>
        <w:pStyle w:val="ListParagraph"/>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5D7799" w:rsidRPr="005C0C11" w:rsidRDefault="005D7799" w:rsidP="009875F0">
      <w:pPr>
        <w:pStyle w:val="ListParagraph"/>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начирикал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5D7799" w:rsidRPr="005C0C11" w:rsidRDefault="005D7799" w:rsidP="009875F0">
      <w:pPr>
        <w:pStyle w:val="ListParagraph"/>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5D7799" w:rsidRPr="005C0C11" w:rsidRDefault="005D7799" w:rsidP="009875F0">
      <w:pPr>
        <w:pStyle w:val="ListParagraph"/>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5D7799" w:rsidRPr="005C0C11" w:rsidRDefault="005D7799" w:rsidP="009875F0">
      <w:pPr>
        <w:pStyle w:val="ListParagraph"/>
        <w:ind w:left="0" w:firstLine="709"/>
        <w:jc w:val="both"/>
      </w:pPr>
    </w:p>
    <w:p w:rsidR="005D7799" w:rsidRPr="00280BF4" w:rsidRDefault="005D7799" w:rsidP="00280BF4">
      <w:pPr>
        <w:pStyle w:val="ListParagraph"/>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5D7799" w:rsidRPr="00280BF4" w:rsidRDefault="005D7799" w:rsidP="00280BF4">
      <w:pPr>
        <w:pStyle w:val="ListParagraph"/>
        <w:ind w:left="0" w:firstLine="709"/>
        <w:jc w:val="both"/>
        <w:rPr>
          <w:i/>
        </w:rPr>
      </w:pPr>
      <w:r w:rsidRPr="00280BF4">
        <w:rPr>
          <w:i/>
        </w:rPr>
        <w:t>Вопросы к занятию</w:t>
      </w:r>
    </w:p>
    <w:p w:rsidR="005D7799" w:rsidRDefault="005D7799" w:rsidP="00C3694A">
      <w:pPr>
        <w:pStyle w:val="ListParagraph"/>
        <w:ind w:left="0" w:firstLine="709"/>
        <w:jc w:val="both"/>
      </w:pPr>
      <w:r>
        <w:t xml:space="preserve">1. Концепция «гуманизации труда» (Д. Хардинга, Д. Кокса, К. Шарпа, Г. Олдхэма, Д. Хэкмана, В. Г. Асеева, О. А. Конопкина и др.). </w:t>
      </w:r>
    </w:p>
    <w:p w:rsidR="005D7799" w:rsidRDefault="005D7799" w:rsidP="00C3694A">
      <w:pPr>
        <w:pStyle w:val="ListParagraph"/>
        <w:ind w:left="0" w:firstLine="709"/>
        <w:jc w:val="both"/>
      </w:pPr>
      <w:r>
        <w:t xml:space="preserve">2. Исследования отношения к труду в работах отечественных ученых. </w:t>
      </w:r>
    </w:p>
    <w:p w:rsidR="005D7799" w:rsidRDefault="005D7799" w:rsidP="00C3694A">
      <w:pPr>
        <w:pStyle w:val="ListParagraph"/>
        <w:ind w:left="0" w:firstLine="709"/>
        <w:jc w:val="both"/>
      </w:pPr>
      <w:r>
        <w:t>3. Проблема развития элитарных ориентаций в труде.</w:t>
      </w:r>
    </w:p>
    <w:p w:rsidR="005D7799" w:rsidRDefault="005D7799" w:rsidP="00C3694A">
      <w:pPr>
        <w:pStyle w:val="ListParagraph"/>
        <w:ind w:left="0" w:firstLine="709"/>
        <w:jc w:val="both"/>
        <w:rPr>
          <w:b/>
        </w:rPr>
      </w:pPr>
      <w:r>
        <w:t>4. Социально-психологическая характеристика личности.</w:t>
      </w:r>
    </w:p>
    <w:p w:rsidR="005D7799" w:rsidRDefault="005D7799" w:rsidP="00E00808">
      <w:pPr>
        <w:pStyle w:val="ListParagraph"/>
        <w:spacing w:line="120" w:lineRule="auto"/>
        <w:ind w:left="0" w:firstLine="709"/>
        <w:jc w:val="both"/>
        <w:rPr>
          <w:i/>
        </w:rPr>
      </w:pPr>
    </w:p>
    <w:p w:rsidR="005D7799" w:rsidRPr="009875F0" w:rsidRDefault="005D7799" w:rsidP="009875F0">
      <w:pPr>
        <w:pStyle w:val="ListParagraph"/>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D7799" w:rsidRPr="00C3694A" w:rsidRDefault="005D7799" w:rsidP="00C3694A">
      <w:pPr>
        <w:pStyle w:val="ListParagraph"/>
        <w:ind w:firstLine="708"/>
        <w:jc w:val="both"/>
        <w:rPr>
          <w:i/>
        </w:rPr>
      </w:pPr>
    </w:p>
    <w:p w:rsidR="005D7799" w:rsidRPr="009875F0" w:rsidRDefault="005D7799" w:rsidP="009875F0">
      <w:pPr>
        <w:pStyle w:val="ListParagraph"/>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D7799" w:rsidRPr="00C3694A" w:rsidRDefault="005D7799" w:rsidP="009875F0">
      <w:pPr>
        <w:pStyle w:val="ListParagraph"/>
        <w:ind w:left="0" w:firstLine="709"/>
        <w:jc w:val="both"/>
        <w:rPr>
          <w:i/>
        </w:rPr>
      </w:pPr>
      <w:r w:rsidRPr="009875F0">
        <w:t>Каким образом Вы будете действовать в данной ситуации?</w:t>
      </w:r>
    </w:p>
    <w:p w:rsidR="005D7799" w:rsidRPr="00C3694A" w:rsidRDefault="005D7799" w:rsidP="00E00808">
      <w:pPr>
        <w:pStyle w:val="ListParagraph"/>
        <w:spacing w:line="120" w:lineRule="auto"/>
        <w:ind w:firstLine="709"/>
        <w:jc w:val="both"/>
        <w:rPr>
          <w:i/>
        </w:rPr>
      </w:pPr>
    </w:p>
    <w:p w:rsidR="005D7799" w:rsidRPr="009875F0" w:rsidRDefault="005D7799" w:rsidP="009875F0">
      <w:pPr>
        <w:pStyle w:val="ListParagraph"/>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D7799" w:rsidRDefault="005D7799" w:rsidP="00E00808">
      <w:pPr>
        <w:pStyle w:val="ListParagraph"/>
        <w:spacing w:line="120" w:lineRule="auto"/>
        <w:ind w:left="0" w:firstLine="709"/>
        <w:jc w:val="both"/>
        <w:rPr>
          <w:b/>
        </w:rPr>
      </w:pPr>
    </w:p>
    <w:p w:rsidR="005D7799" w:rsidRPr="00C3694A" w:rsidRDefault="005D7799" w:rsidP="00C3694A">
      <w:pPr>
        <w:pStyle w:val="ListParagraph"/>
        <w:ind w:left="0" w:firstLine="709"/>
        <w:jc w:val="both"/>
        <w:rPr>
          <w:b/>
        </w:rPr>
      </w:pPr>
      <w:r w:rsidRPr="00C3694A">
        <w:rPr>
          <w:b/>
        </w:rPr>
        <w:t xml:space="preserve">КЕЙС№1 «ЛЬГОТЫ В КОМПАНИИ:  ДЛЯ ВСЕХ ОДИНАКОВЫЕ УСЛОВИЯ» </w:t>
      </w:r>
    </w:p>
    <w:p w:rsidR="005D7799" w:rsidRPr="00C3694A" w:rsidRDefault="005D7799" w:rsidP="00C3694A">
      <w:pPr>
        <w:pStyle w:val="ListParagraph"/>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5D7799" w:rsidRPr="00C3694A" w:rsidRDefault="005D7799" w:rsidP="00C3694A">
      <w:pPr>
        <w:pStyle w:val="ListParagraph"/>
        <w:ind w:left="0" w:firstLine="709"/>
        <w:jc w:val="both"/>
      </w:pPr>
      <w:r w:rsidRPr="00C3694A">
        <w:t xml:space="preserve">Перечень основных компенсационных льгот включал: </w:t>
      </w:r>
    </w:p>
    <w:p w:rsidR="005D7799" w:rsidRPr="00C3694A" w:rsidRDefault="005D7799" w:rsidP="00C3694A">
      <w:pPr>
        <w:pStyle w:val="ListParagraph"/>
        <w:ind w:left="0" w:firstLine="709"/>
        <w:jc w:val="both"/>
      </w:pPr>
      <w:r w:rsidRPr="00C3694A">
        <w:t xml:space="preserve">• медицинскую страховку (от 700 до 1000 долл. на одного работника); </w:t>
      </w:r>
    </w:p>
    <w:p w:rsidR="005D7799" w:rsidRPr="00C3694A" w:rsidRDefault="005D7799" w:rsidP="00C3694A">
      <w:pPr>
        <w:pStyle w:val="ListParagraph"/>
        <w:ind w:left="0" w:firstLine="709"/>
        <w:jc w:val="both"/>
      </w:pPr>
      <w:r w:rsidRPr="00C3694A">
        <w:t xml:space="preserve">• бесплатные обеды (примерно 5- 8 долл. в день); </w:t>
      </w:r>
    </w:p>
    <w:p w:rsidR="005D7799" w:rsidRPr="00C3694A" w:rsidRDefault="005D7799" w:rsidP="00C3694A">
      <w:pPr>
        <w:pStyle w:val="ListParagraph"/>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5D7799" w:rsidRPr="00C3694A" w:rsidRDefault="005D7799" w:rsidP="00C3694A">
      <w:pPr>
        <w:pStyle w:val="ListParagraph"/>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5D7799" w:rsidRPr="00C3694A" w:rsidRDefault="005D7799" w:rsidP="00C3694A">
      <w:pPr>
        <w:pStyle w:val="ListParagraph"/>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5D7799" w:rsidRPr="00C3694A" w:rsidRDefault="005D7799" w:rsidP="00C3694A">
      <w:pPr>
        <w:pStyle w:val="ListParagraph"/>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5D7799" w:rsidRPr="00C3694A" w:rsidRDefault="005D7799" w:rsidP="00C3694A">
      <w:pPr>
        <w:pStyle w:val="ListParagraph"/>
        <w:ind w:left="0" w:firstLine="709"/>
        <w:jc w:val="both"/>
        <w:rPr>
          <w:u w:val="single"/>
        </w:rPr>
      </w:pPr>
      <w:r w:rsidRPr="00C3694A">
        <w:rPr>
          <w:u w:val="single"/>
        </w:rPr>
        <w:t xml:space="preserve">Вопросы для обсуждения </w:t>
      </w:r>
    </w:p>
    <w:p w:rsidR="005D7799" w:rsidRPr="00C3694A" w:rsidRDefault="005D7799" w:rsidP="00C3694A">
      <w:pPr>
        <w:pStyle w:val="ListParagraph"/>
        <w:ind w:left="0" w:firstLine="709"/>
        <w:jc w:val="both"/>
      </w:pPr>
      <w:r w:rsidRPr="00C3694A">
        <w:t xml:space="preserve">1. Каково основное назначение действующей в компании системы льгот и компенсаций? </w:t>
      </w:r>
    </w:p>
    <w:p w:rsidR="005D7799" w:rsidRPr="00C3694A" w:rsidRDefault="005D7799" w:rsidP="00C3694A">
      <w:pPr>
        <w:pStyle w:val="ListParagraph"/>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5D7799" w:rsidRDefault="005D7799" w:rsidP="00092C77">
      <w:pPr>
        <w:pStyle w:val="ListParagraph"/>
        <w:ind w:left="0"/>
        <w:jc w:val="both"/>
        <w:rPr>
          <w:b/>
        </w:rPr>
      </w:pPr>
    </w:p>
    <w:p w:rsidR="005D7799" w:rsidRDefault="005D7799" w:rsidP="009875F0">
      <w:pPr>
        <w:pStyle w:val="ListParagraph"/>
        <w:ind w:left="0" w:firstLine="709"/>
        <w:jc w:val="both"/>
        <w:rPr>
          <w:b/>
        </w:rPr>
      </w:pPr>
      <w:r>
        <w:rPr>
          <w:b/>
        </w:rPr>
        <w:t xml:space="preserve">Тема 4: </w:t>
      </w:r>
      <w:r w:rsidRPr="009875F0">
        <w:rPr>
          <w:b/>
        </w:rPr>
        <w:t>Личность как субъект мотивации (самомотивация)</w:t>
      </w:r>
    </w:p>
    <w:p w:rsidR="005D7799" w:rsidRPr="00280BF4" w:rsidRDefault="005D7799" w:rsidP="009875F0">
      <w:pPr>
        <w:pStyle w:val="ListParagraph"/>
        <w:ind w:left="0" w:firstLine="709"/>
        <w:jc w:val="both"/>
        <w:rPr>
          <w:i/>
        </w:rPr>
      </w:pPr>
      <w:r w:rsidRPr="00280BF4">
        <w:rPr>
          <w:i/>
        </w:rPr>
        <w:t>Вопросы к занятию</w:t>
      </w:r>
    </w:p>
    <w:p w:rsidR="005D7799" w:rsidRDefault="005D7799" w:rsidP="009875F0">
      <w:pPr>
        <w:pStyle w:val="ListParagraph"/>
        <w:ind w:left="0" w:firstLine="709"/>
        <w:jc w:val="both"/>
      </w:pPr>
      <w:r>
        <w:t xml:space="preserve">1. Мероприятия по поддержанию мотивации при выполнении основных организационных целей. </w:t>
      </w:r>
    </w:p>
    <w:p w:rsidR="005D7799" w:rsidRDefault="005D7799" w:rsidP="009875F0">
      <w:pPr>
        <w:pStyle w:val="ListParagraph"/>
        <w:ind w:left="0" w:firstLine="709"/>
        <w:jc w:val="both"/>
      </w:pPr>
      <w:r>
        <w:t>2. Понятие «власть» и ее разновидности.</w:t>
      </w:r>
    </w:p>
    <w:p w:rsidR="005D7799" w:rsidRDefault="005D7799" w:rsidP="009875F0">
      <w:pPr>
        <w:pStyle w:val="ListParagraph"/>
        <w:ind w:left="0" w:firstLine="709"/>
        <w:jc w:val="both"/>
      </w:pPr>
      <w:r>
        <w:t>3. Саморегулирование и самомотивация личности.</w:t>
      </w:r>
    </w:p>
    <w:p w:rsidR="005D7799" w:rsidRPr="00715AB5" w:rsidRDefault="005D7799" w:rsidP="009875F0">
      <w:pPr>
        <w:pStyle w:val="ListParagraph"/>
        <w:ind w:left="0" w:firstLine="709"/>
        <w:jc w:val="both"/>
      </w:pPr>
      <w:r>
        <w:t>4. Ценностная ориентация в трудовой деятельности.</w:t>
      </w:r>
    </w:p>
    <w:p w:rsidR="005D7799" w:rsidRDefault="005D7799" w:rsidP="009875F0">
      <w:pPr>
        <w:pStyle w:val="ListParagraph"/>
        <w:ind w:left="0" w:firstLine="709"/>
        <w:jc w:val="both"/>
      </w:pPr>
    </w:p>
    <w:p w:rsidR="005D7799" w:rsidRPr="00715AB5" w:rsidRDefault="005D7799" w:rsidP="009875F0">
      <w:pPr>
        <w:pStyle w:val="ListParagraph"/>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D7799" w:rsidRDefault="005D7799" w:rsidP="00D2634D">
      <w:pPr>
        <w:pStyle w:val="ListParagraph"/>
        <w:ind w:left="0" w:firstLine="708"/>
        <w:jc w:val="both"/>
        <w:rPr>
          <w:i/>
        </w:rPr>
      </w:pPr>
    </w:p>
    <w:p w:rsidR="005D7799" w:rsidRPr="00D2634D" w:rsidRDefault="005D7799" w:rsidP="00D2634D">
      <w:pPr>
        <w:pStyle w:val="ListParagraph"/>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D7799" w:rsidRDefault="005D7799" w:rsidP="00D2634D">
      <w:pPr>
        <w:pStyle w:val="ListParagraph"/>
        <w:ind w:left="0" w:firstLine="708"/>
        <w:jc w:val="both"/>
        <w:rPr>
          <w:b/>
        </w:rPr>
      </w:pPr>
    </w:p>
    <w:p w:rsidR="005D7799" w:rsidRDefault="005D7799" w:rsidP="00D2634D">
      <w:pPr>
        <w:pStyle w:val="ListParagraph"/>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D7799" w:rsidRDefault="005D7799" w:rsidP="00D2634D">
      <w:pPr>
        <w:pStyle w:val="ListParagraph"/>
        <w:ind w:left="0" w:firstLine="708"/>
        <w:jc w:val="both"/>
      </w:pPr>
    </w:p>
    <w:p w:rsidR="005D7799" w:rsidRDefault="005D7799" w:rsidP="00D2634D">
      <w:pPr>
        <w:pStyle w:val="ListParagraph"/>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D7799" w:rsidRDefault="005D7799" w:rsidP="00D2634D">
      <w:pPr>
        <w:pStyle w:val="ListParagraph"/>
        <w:ind w:left="0" w:firstLine="708"/>
        <w:jc w:val="both"/>
      </w:pPr>
    </w:p>
    <w:p w:rsidR="005D7799" w:rsidRPr="00D2634D" w:rsidRDefault="005D7799" w:rsidP="00D2634D">
      <w:pPr>
        <w:pStyle w:val="ListParagraph"/>
        <w:ind w:left="0" w:firstLine="708"/>
        <w:jc w:val="both"/>
        <w:rPr>
          <w:b/>
        </w:rPr>
      </w:pPr>
      <w:r w:rsidRPr="00D2634D">
        <w:rPr>
          <w:b/>
        </w:rPr>
        <w:t>Информационный проект (Творческое задание)</w:t>
      </w:r>
    </w:p>
    <w:p w:rsidR="005D7799" w:rsidRPr="00D2634D" w:rsidRDefault="005D7799" w:rsidP="00D2634D">
      <w:pPr>
        <w:pStyle w:val="ListParagraph"/>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D7799" w:rsidRDefault="005D7799" w:rsidP="00D2634D">
      <w:pPr>
        <w:pStyle w:val="ListParagraph"/>
        <w:ind w:left="0" w:firstLine="708"/>
        <w:jc w:val="both"/>
        <w:rPr>
          <w:b/>
        </w:rPr>
      </w:pPr>
    </w:p>
    <w:p w:rsidR="005D7799" w:rsidRDefault="005D7799" w:rsidP="00D2634D">
      <w:pPr>
        <w:pStyle w:val="ListParagraph"/>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5D7799" w:rsidRPr="00D2634D" w:rsidRDefault="005D7799" w:rsidP="008B4A23">
      <w:pPr>
        <w:pStyle w:val="ListParagraph"/>
        <w:ind w:left="0" w:firstLine="709"/>
        <w:jc w:val="both"/>
        <w:rPr>
          <w:i/>
        </w:rPr>
      </w:pPr>
      <w:r w:rsidRPr="00D2634D">
        <w:rPr>
          <w:i/>
        </w:rPr>
        <w:t>Вопросы к занятию</w:t>
      </w:r>
    </w:p>
    <w:p w:rsidR="005D7799" w:rsidRDefault="005D7799" w:rsidP="008B4A23">
      <w:pPr>
        <w:pStyle w:val="ListParagraph"/>
        <w:ind w:left="0" w:firstLine="709"/>
        <w:jc w:val="both"/>
      </w:pPr>
      <w:r>
        <w:t xml:space="preserve">1. Системы мотивации и их классификация; </w:t>
      </w:r>
    </w:p>
    <w:p w:rsidR="005D7799" w:rsidRDefault="005D7799" w:rsidP="008B4A23">
      <w:pPr>
        <w:pStyle w:val="ListParagraph"/>
        <w:ind w:left="0" w:firstLine="709"/>
        <w:jc w:val="both"/>
      </w:pPr>
      <w:r>
        <w:t xml:space="preserve">2. Специфика разработки и внедрения систем мотивации; </w:t>
      </w:r>
    </w:p>
    <w:p w:rsidR="005D7799" w:rsidRDefault="005D7799" w:rsidP="008B4A23">
      <w:pPr>
        <w:pStyle w:val="ListParagraph"/>
        <w:ind w:left="0" w:firstLine="709"/>
        <w:jc w:val="both"/>
      </w:pPr>
      <w:r>
        <w:t>3. Оплата труда.</w:t>
      </w:r>
    </w:p>
    <w:p w:rsidR="005D7799" w:rsidRDefault="005D7799" w:rsidP="008B4A23">
      <w:pPr>
        <w:pStyle w:val="ListParagraph"/>
        <w:ind w:left="0" w:firstLine="709"/>
        <w:jc w:val="both"/>
      </w:pPr>
      <w:r>
        <w:t>4. Трудности разработки систем мотивации и оплаты труда.</w:t>
      </w:r>
    </w:p>
    <w:p w:rsidR="005D7799" w:rsidRDefault="005D7799" w:rsidP="008B4A23">
      <w:pPr>
        <w:pStyle w:val="ListParagraph"/>
        <w:ind w:left="0" w:firstLine="709"/>
        <w:jc w:val="both"/>
        <w:rPr>
          <w:b/>
        </w:rPr>
      </w:pPr>
    </w:p>
    <w:p w:rsidR="005D7799" w:rsidRDefault="005D7799" w:rsidP="00322449">
      <w:pPr>
        <w:pStyle w:val="ListParagraph"/>
        <w:jc w:val="both"/>
        <w:rPr>
          <w:i/>
        </w:rPr>
      </w:pPr>
      <w:r w:rsidRPr="00322449">
        <w:rPr>
          <w:i/>
        </w:rPr>
        <w:t xml:space="preserve">Задание </w:t>
      </w:r>
      <w:r>
        <w:rPr>
          <w:i/>
        </w:rPr>
        <w:t xml:space="preserve">1 </w:t>
      </w:r>
      <w:r w:rsidRPr="00322449">
        <w:rPr>
          <w:i/>
        </w:rPr>
        <w:t>для практической подготовки:</w:t>
      </w:r>
    </w:p>
    <w:p w:rsidR="005D7799" w:rsidRPr="008B4A23" w:rsidRDefault="005D7799" w:rsidP="008B4A23">
      <w:pPr>
        <w:pStyle w:val="ListParagraph"/>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5D7799" w:rsidRPr="008B4A23" w:rsidRDefault="005D7799" w:rsidP="008B4A23">
      <w:pPr>
        <w:pStyle w:val="ListParagraph"/>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5D7799" w:rsidRPr="008B4A23" w:rsidRDefault="005D7799" w:rsidP="008B4A23">
      <w:pPr>
        <w:pStyle w:val="ListParagraph"/>
        <w:ind w:left="0" w:firstLine="709"/>
        <w:jc w:val="both"/>
      </w:pPr>
      <w:r w:rsidRPr="008B4A23">
        <w:t xml:space="preserve">• число отработанных в течение месяца часов было постоянным - 41; сверхурочные не выплачивались; </w:t>
      </w:r>
    </w:p>
    <w:p w:rsidR="005D7799" w:rsidRPr="008B4A23" w:rsidRDefault="005D7799" w:rsidP="008B4A23">
      <w:pPr>
        <w:pStyle w:val="ListParagraph"/>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5D7799" w:rsidRPr="008B4A23" w:rsidRDefault="005D7799" w:rsidP="008B4A23">
      <w:pPr>
        <w:pStyle w:val="ListParagraph"/>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5D7799" w:rsidRPr="008B4A23" w:rsidRDefault="005D7799" w:rsidP="008B4A23">
      <w:pPr>
        <w:pStyle w:val="ListParagraph"/>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5D7799" w:rsidRPr="008B4A23" w:rsidRDefault="005D7799" w:rsidP="008B4A23">
      <w:pPr>
        <w:pStyle w:val="ListParagraph"/>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длякоторой был установлен должностной оклад в 80% от оклада Генерального директора. </w:t>
      </w:r>
    </w:p>
    <w:p w:rsidR="005D7799" w:rsidRPr="008B4A23" w:rsidRDefault="005D7799" w:rsidP="008B4A23">
      <w:pPr>
        <w:pStyle w:val="ListParagraph"/>
        <w:ind w:left="0" w:firstLine="709"/>
        <w:jc w:val="both"/>
        <w:rPr>
          <w:u w:val="single"/>
        </w:rPr>
      </w:pPr>
      <w:r w:rsidRPr="008B4A23">
        <w:rPr>
          <w:u w:val="single"/>
        </w:rPr>
        <w:t xml:space="preserve">Вопросы </w:t>
      </w:r>
    </w:p>
    <w:p w:rsidR="005D7799" w:rsidRPr="008B4A23" w:rsidRDefault="005D7799" w:rsidP="008B4A23">
      <w:pPr>
        <w:pStyle w:val="ListParagraph"/>
        <w:ind w:left="0" w:firstLine="709"/>
        <w:jc w:val="both"/>
      </w:pPr>
      <w:r w:rsidRPr="008B4A23">
        <w:t xml:space="preserve">1. Какие ВЫВОДЫ МОЖНО сделать из собранной Ольгой информации? </w:t>
      </w:r>
    </w:p>
    <w:p w:rsidR="005D7799" w:rsidRPr="008B4A23" w:rsidRDefault="005D7799" w:rsidP="008B4A23">
      <w:pPr>
        <w:pStyle w:val="ListParagraph"/>
        <w:ind w:left="0" w:firstLine="709"/>
        <w:jc w:val="both"/>
      </w:pPr>
      <w:r w:rsidRPr="008B4A23">
        <w:t xml:space="preserve">2. Что бы ВЫ порекомендовали Ольге в качестве первого шага создания новой системы компенсации? </w:t>
      </w:r>
    </w:p>
    <w:p w:rsidR="005D7799" w:rsidRPr="008B4A23" w:rsidRDefault="005D7799" w:rsidP="008B4A23">
      <w:pPr>
        <w:pStyle w:val="ListParagraph"/>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5D7799" w:rsidRPr="008B4A23" w:rsidRDefault="005D7799" w:rsidP="008B4A23">
      <w:pPr>
        <w:pStyle w:val="ListParagraph"/>
        <w:ind w:left="0" w:firstLine="709"/>
        <w:jc w:val="both"/>
      </w:pPr>
      <w:r w:rsidRPr="008B4A23">
        <w:t>4. Как заполнить должность начальника отдела продаж?</w:t>
      </w:r>
    </w:p>
    <w:p w:rsidR="005D7799" w:rsidRDefault="005D7799" w:rsidP="00322449">
      <w:pPr>
        <w:pStyle w:val="ListParagraph"/>
        <w:ind w:left="0" w:firstLine="709"/>
        <w:jc w:val="both"/>
        <w:rPr>
          <w:i/>
        </w:rPr>
      </w:pPr>
    </w:p>
    <w:p w:rsidR="005D7799" w:rsidRDefault="005D7799" w:rsidP="00322449">
      <w:pPr>
        <w:pStyle w:val="ListParagraph"/>
        <w:ind w:left="0" w:firstLine="709"/>
        <w:jc w:val="both"/>
        <w:rPr>
          <w:i/>
        </w:rPr>
      </w:pPr>
      <w:r w:rsidRPr="00322449">
        <w:rPr>
          <w:i/>
        </w:rPr>
        <w:t>Задание 2 для практической подготовки:</w:t>
      </w:r>
    </w:p>
    <w:p w:rsidR="005D7799" w:rsidRDefault="005D7799" w:rsidP="00322449">
      <w:pPr>
        <w:pStyle w:val="ListParagraph"/>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5D7799" w:rsidRDefault="005D7799" w:rsidP="00211C40">
      <w:pPr>
        <w:pStyle w:val="ListParagraph"/>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554"/>
        <w:gridCol w:w="2554"/>
        <w:gridCol w:w="2554"/>
        <w:gridCol w:w="2554"/>
      </w:tblGrid>
      <w:tr w:rsidR="005D7799" w:rsidTr="00873E91">
        <w:tc>
          <w:tcPr>
            <w:tcW w:w="2554" w:type="dxa"/>
          </w:tcPr>
          <w:p w:rsidR="005D7799" w:rsidRDefault="005D7799" w:rsidP="00873E91">
            <w:pPr>
              <w:pStyle w:val="ListParagraph"/>
              <w:ind w:left="0"/>
              <w:jc w:val="right"/>
            </w:pPr>
          </w:p>
        </w:tc>
        <w:tc>
          <w:tcPr>
            <w:tcW w:w="2554" w:type="dxa"/>
          </w:tcPr>
          <w:p w:rsidR="005D7799" w:rsidRPr="001F54CD" w:rsidRDefault="005D7799" w:rsidP="00211C40">
            <w:r>
              <w:t>З</w:t>
            </w:r>
            <w:r w:rsidRPr="00211C40">
              <w:t>аведующ</w:t>
            </w:r>
            <w:r>
              <w:t>ий</w:t>
            </w:r>
            <w:r w:rsidRPr="00211C40">
              <w:t xml:space="preserve"> складом</w:t>
            </w:r>
            <w:r>
              <w:t xml:space="preserve"> А</w:t>
            </w:r>
          </w:p>
        </w:tc>
        <w:tc>
          <w:tcPr>
            <w:tcW w:w="2554" w:type="dxa"/>
          </w:tcPr>
          <w:p w:rsidR="005D7799" w:rsidRPr="001F54CD" w:rsidRDefault="005D7799" w:rsidP="00211C40">
            <w:r w:rsidRPr="00211C40">
              <w:t>Заведующий складом</w:t>
            </w:r>
            <w:r>
              <w:t>Б</w:t>
            </w:r>
          </w:p>
        </w:tc>
        <w:tc>
          <w:tcPr>
            <w:tcW w:w="2554" w:type="dxa"/>
          </w:tcPr>
          <w:p w:rsidR="005D7799" w:rsidRPr="001F54CD" w:rsidRDefault="005D7799" w:rsidP="00211C40">
            <w:r w:rsidRPr="00211C40">
              <w:t>Заведующий складом</w:t>
            </w:r>
            <w:r>
              <w:t>В</w:t>
            </w:r>
          </w:p>
        </w:tc>
      </w:tr>
      <w:tr w:rsidR="005D7799" w:rsidTr="00873E91">
        <w:tc>
          <w:tcPr>
            <w:tcW w:w="2554" w:type="dxa"/>
          </w:tcPr>
          <w:p w:rsidR="005D7799" w:rsidRPr="00485401" w:rsidRDefault="005D7799" w:rsidP="00211C40">
            <w:r w:rsidRPr="00485401">
              <w:t>Оклад</w:t>
            </w:r>
            <w:r>
              <w:t>, рублей</w:t>
            </w:r>
          </w:p>
        </w:tc>
        <w:tc>
          <w:tcPr>
            <w:tcW w:w="2554" w:type="dxa"/>
          </w:tcPr>
          <w:p w:rsidR="005D7799" w:rsidRPr="001F54CD" w:rsidRDefault="005D7799" w:rsidP="00873E91">
            <w:pPr>
              <w:jc w:val="center"/>
            </w:pPr>
            <w:r w:rsidRPr="00211C40">
              <w:t>57000</w:t>
            </w:r>
          </w:p>
        </w:tc>
        <w:tc>
          <w:tcPr>
            <w:tcW w:w="2554" w:type="dxa"/>
          </w:tcPr>
          <w:p w:rsidR="005D7799" w:rsidRPr="001F54CD" w:rsidRDefault="005D7799" w:rsidP="00873E91">
            <w:pPr>
              <w:jc w:val="center"/>
            </w:pPr>
            <w:r w:rsidRPr="00211C40">
              <w:t>5</w:t>
            </w:r>
            <w:r>
              <w:t>4</w:t>
            </w:r>
            <w:r w:rsidRPr="00211C40">
              <w:t>000</w:t>
            </w:r>
          </w:p>
        </w:tc>
        <w:tc>
          <w:tcPr>
            <w:tcW w:w="2554" w:type="dxa"/>
          </w:tcPr>
          <w:p w:rsidR="005D7799" w:rsidRPr="001F54CD" w:rsidRDefault="005D7799" w:rsidP="00873E91">
            <w:pPr>
              <w:jc w:val="center"/>
            </w:pPr>
            <w:r>
              <w:t>62</w:t>
            </w:r>
            <w:r w:rsidRPr="00211C40">
              <w:t>000</w:t>
            </w:r>
          </w:p>
        </w:tc>
      </w:tr>
      <w:tr w:rsidR="005D7799" w:rsidTr="00873E91">
        <w:tc>
          <w:tcPr>
            <w:tcW w:w="2554" w:type="dxa"/>
          </w:tcPr>
          <w:p w:rsidR="005D7799" w:rsidRPr="00485401" w:rsidRDefault="005D7799" w:rsidP="00211C40">
            <w:r w:rsidRPr="00485401">
              <w:t>Образование</w:t>
            </w:r>
          </w:p>
        </w:tc>
        <w:tc>
          <w:tcPr>
            <w:tcW w:w="2554" w:type="dxa"/>
          </w:tcPr>
          <w:p w:rsidR="005D7799" w:rsidRPr="00DA1ABF" w:rsidRDefault="005D7799" w:rsidP="00211C40">
            <w:r w:rsidRPr="00DA1ABF">
              <w:t>Среднее/специальное</w:t>
            </w:r>
          </w:p>
        </w:tc>
        <w:tc>
          <w:tcPr>
            <w:tcW w:w="2554" w:type="dxa"/>
          </w:tcPr>
          <w:p w:rsidR="005D7799" w:rsidRPr="00DA1ABF" w:rsidRDefault="005D7799" w:rsidP="00211C40">
            <w:r w:rsidRPr="00DA1ABF">
              <w:t>среднее</w:t>
            </w:r>
          </w:p>
        </w:tc>
        <w:tc>
          <w:tcPr>
            <w:tcW w:w="2554" w:type="dxa"/>
          </w:tcPr>
          <w:p w:rsidR="005D7799" w:rsidRDefault="005D7799" w:rsidP="00211C40">
            <w:r w:rsidRPr="00DA1ABF">
              <w:t>высшее</w:t>
            </w:r>
          </w:p>
        </w:tc>
      </w:tr>
      <w:tr w:rsidR="005D7799" w:rsidTr="00873E91">
        <w:tc>
          <w:tcPr>
            <w:tcW w:w="2554" w:type="dxa"/>
          </w:tcPr>
          <w:p w:rsidR="005D7799" w:rsidRPr="00485401" w:rsidRDefault="005D7799" w:rsidP="00211C40">
            <w:r w:rsidRPr="00485401">
              <w:t>Стаж</w:t>
            </w:r>
          </w:p>
        </w:tc>
        <w:tc>
          <w:tcPr>
            <w:tcW w:w="2554" w:type="dxa"/>
          </w:tcPr>
          <w:p w:rsidR="005D7799" w:rsidRPr="00F15DC8" w:rsidRDefault="005D7799" w:rsidP="00873E91">
            <w:pPr>
              <w:jc w:val="center"/>
            </w:pPr>
            <w:r w:rsidRPr="00F15DC8">
              <w:t>15</w:t>
            </w:r>
          </w:p>
        </w:tc>
        <w:tc>
          <w:tcPr>
            <w:tcW w:w="2554" w:type="dxa"/>
          </w:tcPr>
          <w:p w:rsidR="005D7799" w:rsidRPr="00F15DC8" w:rsidRDefault="005D7799" w:rsidP="00873E91">
            <w:pPr>
              <w:jc w:val="center"/>
            </w:pPr>
            <w:r w:rsidRPr="00F15DC8">
              <w:t>2</w:t>
            </w:r>
          </w:p>
        </w:tc>
        <w:tc>
          <w:tcPr>
            <w:tcW w:w="2554" w:type="dxa"/>
          </w:tcPr>
          <w:p w:rsidR="005D7799" w:rsidRDefault="005D7799" w:rsidP="00873E91">
            <w:pPr>
              <w:jc w:val="center"/>
            </w:pPr>
            <w:r w:rsidRPr="00F15DC8">
              <w:t>5</w:t>
            </w:r>
          </w:p>
        </w:tc>
      </w:tr>
      <w:tr w:rsidR="005D7799" w:rsidTr="00873E91">
        <w:tc>
          <w:tcPr>
            <w:tcW w:w="2554" w:type="dxa"/>
          </w:tcPr>
          <w:p w:rsidR="005D7799" w:rsidRDefault="005D7799" w:rsidP="00211C40">
            <w:r w:rsidRPr="00485401">
              <w:t>Смежные специальности</w:t>
            </w:r>
          </w:p>
        </w:tc>
        <w:tc>
          <w:tcPr>
            <w:tcW w:w="2554" w:type="dxa"/>
          </w:tcPr>
          <w:p w:rsidR="005D7799" w:rsidRPr="00C444D4" w:rsidRDefault="005D7799" w:rsidP="00873E91">
            <w:pPr>
              <w:jc w:val="center"/>
            </w:pPr>
            <w:r>
              <w:t>Маркетолог, Логист</w:t>
            </w:r>
          </w:p>
        </w:tc>
        <w:tc>
          <w:tcPr>
            <w:tcW w:w="2554" w:type="dxa"/>
          </w:tcPr>
          <w:p w:rsidR="005D7799" w:rsidRPr="00C444D4" w:rsidRDefault="005D7799" w:rsidP="00873E91">
            <w:pPr>
              <w:jc w:val="center"/>
            </w:pPr>
            <w:r>
              <w:t>-</w:t>
            </w:r>
          </w:p>
        </w:tc>
        <w:tc>
          <w:tcPr>
            <w:tcW w:w="2554" w:type="dxa"/>
          </w:tcPr>
          <w:p w:rsidR="005D7799" w:rsidRDefault="005D7799" w:rsidP="00873E91">
            <w:pPr>
              <w:jc w:val="center"/>
            </w:pPr>
            <w:r w:rsidRPr="00C444D4">
              <w:t>Инженер, экономист</w:t>
            </w:r>
          </w:p>
        </w:tc>
      </w:tr>
    </w:tbl>
    <w:p w:rsidR="005D7799" w:rsidRDefault="005D7799" w:rsidP="00AA7990">
      <w:pPr>
        <w:pStyle w:val="ListParagraph"/>
        <w:ind w:left="0" w:firstLine="709"/>
        <w:jc w:val="both"/>
        <w:rPr>
          <w:u w:val="single"/>
        </w:rPr>
      </w:pPr>
    </w:p>
    <w:p w:rsidR="005D7799" w:rsidRPr="00AA7990" w:rsidRDefault="005D7799" w:rsidP="00AA7990">
      <w:pPr>
        <w:pStyle w:val="ListParagraph"/>
        <w:ind w:left="0" w:firstLine="709"/>
        <w:jc w:val="both"/>
        <w:rPr>
          <w:u w:val="single"/>
        </w:rPr>
      </w:pPr>
      <w:r w:rsidRPr="00AA7990">
        <w:rPr>
          <w:u w:val="single"/>
        </w:rPr>
        <w:t xml:space="preserve">Вопросы </w:t>
      </w:r>
    </w:p>
    <w:p w:rsidR="005D7799" w:rsidRDefault="005D7799" w:rsidP="00AA7990">
      <w:pPr>
        <w:pStyle w:val="ListParagraph"/>
        <w:ind w:left="0" w:firstLine="709"/>
        <w:jc w:val="both"/>
      </w:pPr>
      <w:r>
        <w:t xml:space="preserve">1. Какой оклад вы бы посоветовали установить новому сотруднику? Почему? </w:t>
      </w:r>
    </w:p>
    <w:p w:rsidR="005D7799" w:rsidRPr="00322449" w:rsidRDefault="005D7799" w:rsidP="00AA7990">
      <w:pPr>
        <w:pStyle w:val="ListParagraph"/>
        <w:ind w:left="0" w:firstLine="709"/>
        <w:jc w:val="both"/>
      </w:pPr>
      <w:r>
        <w:t>2. Какие еще варианты решения данной проблемы вы бы могли предложить? В чем их недостатки и достоинства?</w:t>
      </w:r>
    </w:p>
    <w:p w:rsidR="005D7799" w:rsidRDefault="005D7799" w:rsidP="00AA7990">
      <w:pPr>
        <w:pStyle w:val="ListParagraph"/>
        <w:ind w:left="0" w:firstLine="709"/>
        <w:jc w:val="both"/>
      </w:pPr>
    </w:p>
    <w:p w:rsidR="005D7799" w:rsidRDefault="005D7799" w:rsidP="00220AEC">
      <w:pPr>
        <w:pStyle w:val="ListParagraph"/>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5D7799" w:rsidRDefault="005D7799" w:rsidP="00220AEC">
      <w:pPr>
        <w:pStyle w:val="ListParagraph"/>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5D7799" w:rsidRPr="00220AEC" w:rsidRDefault="005D7799" w:rsidP="00220AEC">
      <w:pPr>
        <w:pStyle w:val="ListParagraph"/>
        <w:ind w:left="0" w:firstLine="709"/>
        <w:jc w:val="both"/>
        <w:rPr>
          <w:u w:val="single"/>
        </w:rPr>
      </w:pPr>
      <w:r w:rsidRPr="00220AEC">
        <w:rPr>
          <w:u w:val="single"/>
        </w:rPr>
        <w:t>Вопросы</w:t>
      </w:r>
    </w:p>
    <w:p w:rsidR="005D7799" w:rsidRDefault="005D7799" w:rsidP="00220AEC">
      <w:pPr>
        <w:pStyle w:val="ListParagraph"/>
        <w:ind w:left="0" w:firstLine="709"/>
        <w:jc w:val="both"/>
      </w:pPr>
      <w:r>
        <w:t>1.     В чем причина полученного Алексеем результата?</w:t>
      </w:r>
    </w:p>
    <w:p w:rsidR="005D7799" w:rsidRDefault="005D7799" w:rsidP="00220AEC">
      <w:pPr>
        <w:pStyle w:val="ListParagraph"/>
        <w:ind w:left="0" w:firstLine="709"/>
        <w:jc w:val="both"/>
      </w:pPr>
      <w:r>
        <w:t>2.     Как ему следовало поступить?</w:t>
      </w:r>
    </w:p>
    <w:p w:rsidR="005D7799" w:rsidRDefault="005D7799" w:rsidP="00220AEC">
      <w:pPr>
        <w:pStyle w:val="ListParagraph"/>
        <w:ind w:left="0" w:firstLine="709"/>
        <w:jc w:val="both"/>
      </w:pPr>
      <w:r>
        <w:t>3.     Что делать в сложившейся ситуации?</w:t>
      </w:r>
    </w:p>
    <w:p w:rsidR="005D7799" w:rsidRDefault="005D7799" w:rsidP="00CC4357">
      <w:pPr>
        <w:pStyle w:val="ListParagraph"/>
        <w:spacing w:line="120" w:lineRule="auto"/>
        <w:ind w:left="0" w:firstLine="709"/>
        <w:jc w:val="both"/>
      </w:pPr>
    </w:p>
    <w:p w:rsidR="005D7799" w:rsidRDefault="005D7799" w:rsidP="00220AEC">
      <w:pPr>
        <w:pStyle w:val="ListParagraph"/>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5D7799" w:rsidRDefault="005D7799" w:rsidP="00CC4357">
      <w:pPr>
        <w:pStyle w:val="ListParagraph"/>
        <w:spacing w:line="120" w:lineRule="auto"/>
        <w:ind w:left="0" w:firstLine="709"/>
        <w:jc w:val="both"/>
        <w:rPr>
          <w:b/>
        </w:rPr>
      </w:pPr>
    </w:p>
    <w:p w:rsidR="005D7799" w:rsidRDefault="005D7799" w:rsidP="00955E83">
      <w:pPr>
        <w:pStyle w:val="ListParagraph"/>
        <w:ind w:left="0" w:firstLine="709"/>
        <w:jc w:val="both"/>
        <w:rPr>
          <w:b/>
        </w:rPr>
      </w:pPr>
      <w:r w:rsidRPr="00955E83">
        <w:rPr>
          <w:b/>
        </w:rPr>
        <w:t>Тема 6:</w:t>
      </w:r>
      <w:r w:rsidRPr="00220AEC">
        <w:rPr>
          <w:b/>
        </w:rPr>
        <w:t>Управление деструктивной мотивацией</w:t>
      </w:r>
    </w:p>
    <w:p w:rsidR="005D7799" w:rsidRPr="00955E83" w:rsidRDefault="005D7799" w:rsidP="00955E83">
      <w:pPr>
        <w:pStyle w:val="ListParagraph"/>
        <w:ind w:left="0" w:firstLine="709"/>
        <w:jc w:val="both"/>
        <w:rPr>
          <w:i/>
        </w:rPr>
      </w:pPr>
      <w:r w:rsidRPr="00955E83">
        <w:rPr>
          <w:i/>
        </w:rPr>
        <w:t>Вопросы к занятию</w:t>
      </w:r>
    </w:p>
    <w:p w:rsidR="005D7799" w:rsidRDefault="005D7799" w:rsidP="00D50DE6">
      <w:pPr>
        <w:pStyle w:val="ListParagraph"/>
        <w:ind w:left="0" w:firstLine="709"/>
        <w:jc w:val="both"/>
      </w:pPr>
      <w:r>
        <w:t>1. Понятие деструктивной мотивации.</w:t>
      </w:r>
    </w:p>
    <w:p w:rsidR="005D7799" w:rsidRDefault="005D7799" w:rsidP="00D50DE6">
      <w:pPr>
        <w:pStyle w:val="ListParagraph"/>
        <w:ind w:left="0" w:firstLine="709"/>
        <w:jc w:val="both"/>
      </w:pPr>
      <w:r>
        <w:t xml:space="preserve">2. Способы управления деструктивной мотивацией. </w:t>
      </w:r>
    </w:p>
    <w:p w:rsidR="005D7799" w:rsidRDefault="005D7799" w:rsidP="00D50DE6">
      <w:pPr>
        <w:pStyle w:val="ListParagraph"/>
        <w:ind w:left="0" w:firstLine="709"/>
        <w:jc w:val="both"/>
      </w:pPr>
      <w:r>
        <w:t>3. Виды деструктивной мотивации.</w:t>
      </w:r>
    </w:p>
    <w:p w:rsidR="005D7799" w:rsidRDefault="005D7799" w:rsidP="00D50DE6">
      <w:pPr>
        <w:pStyle w:val="ListParagraph"/>
        <w:ind w:left="0" w:firstLine="709"/>
        <w:jc w:val="both"/>
      </w:pPr>
      <w:r>
        <w:t>4. Просоциальные, асоциальные и антисоциальные мотивы труда и корпоративная этика.</w:t>
      </w:r>
    </w:p>
    <w:p w:rsidR="005D7799" w:rsidRPr="00955E83" w:rsidRDefault="005D7799" w:rsidP="00D50DE6">
      <w:pPr>
        <w:pStyle w:val="ListParagraph"/>
        <w:ind w:left="0" w:firstLine="709"/>
        <w:jc w:val="both"/>
      </w:pPr>
      <w:r>
        <w:t>5. Общая модель деструктивной мотивации персонала.</w:t>
      </w:r>
    </w:p>
    <w:p w:rsidR="005D7799" w:rsidRDefault="005D7799" w:rsidP="00092C77">
      <w:pPr>
        <w:pStyle w:val="ListParagraph"/>
        <w:ind w:left="0"/>
        <w:jc w:val="both"/>
        <w:rPr>
          <w:b/>
        </w:rPr>
      </w:pPr>
    </w:p>
    <w:p w:rsidR="005D7799" w:rsidRPr="00D50DE6" w:rsidRDefault="005D7799" w:rsidP="00D50DE6">
      <w:pPr>
        <w:pStyle w:val="NormalWeb"/>
        <w:spacing w:after="0" w:line="276" w:lineRule="auto"/>
        <w:ind w:firstLine="709"/>
        <w:jc w:val="both"/>
        <w:rPr>
          <w:rStyle w:val="Strong"/>
          <w:rFonts w:ascii="Times New Roman" w:hAnsi="Times New Roman"/>
          <w:b w:val="0"/>
          <w:color w:val="auto"/>
          <w:sz w:val="24"/>
          <w:szCs w:val="24"/>
        </w:rPr>
      </w:pPr>
      <w:r w:rsidRPr="00D50DE6">
        <w:rPr>
          <w:rStyle w:val="Strong"/>
          <w:rFonts w:ascii="Times New Roman" w:hAnsi="Times New Roman"/>
          <w:b w:val="0"/>
          <w:i/>
          <w:color w:val="auto"/>
          <w:sz w:val="24"/>
          <w:szCs w:val="24"/>
        </w:rPr>
        <w:t xml:space="preserve">Практическое задание 1: </w:t>
      </w:r>
      <w:r w:rsidRPr="00D50DE6">
        <w:rPr>
          <w:rStyle w:val="Strong"/>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5D7799" w:rsidRDefault="005D7799" w:rsidP="00D50DE6">
      <w:pPr>
        <w:pStyle w:val="NormalWeb"/>
        <w:spacing w:after="0"/>
        <w:ind w:firstLine="709"/>
        <w:jc w:val="both"/>
        <w:rPr>
          <w:rStyle w:val="Strong"/>
          <w:rFonts w:ascii="Times New Roman" w:hAnsi="Times New Roman"/>
          <w:b w:val="0"/>
          <w:color w:val="auto"/>
          <w:sz w:val="24"/>
          <w:szCs w:val="24"/>
        </w:rPr>
      </w:pPr>
      <w:r w:rsidRPr="00D50DE6">
        <w:rPr>
          <w:rStyle w:val="Strong"/>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Strong"/>
          <w:rFonts w:ascii="Times New Roman" w:hAnsi="Times New Roman"/>
          <w:b w:val="0"/>
          <w:color w:val="auto"/>
          <w:sz w:val="24"/>
          <w:szCs w:val="24"/>
        </w:rPr>
        <w:t xml:space="preserve"> 2</w:t>
      </w:r>
      <w:r w:rsidRPr="00D50DE6">
        <w:rPr>
          <w:rStyle w:val="Strong"/>
          <w:rFonts w:ascii="Times New Roman" w:hAnsi="Times New Roman"/>
          <w:b w:val="0"/>
          <w:color w:val="auto"/>
          <w:sz w:val="24"/>
          <w:szCs w:val="24"/>
        </w:rPr>
        <w:t>.</w:t>
      </w:r>
    </w:p>
    <w:p w:rsidR="005D7799" w:rsidRDefault="005D7799" w:rsidP="00D50DE6">
      <w:pPr>
        <w:pStyle w:val="ListParagraph"/>
        <w:ind w:left="0" w:firstLine="709"/>
        <w:jc w:val="right"/>
      </w:pPr>
      <w:r>
        <w:t>Таблица 2</w:t>
      </w:r>
    </w:p>
    <w:p w:rsidR="005D7799" w:rsidRDefault="005D7799" w:rsidP="00D50DE6">
      <w:pPr>
        <w:pStyle w:val="NormalWeb"/>
        <w:spacing w:after="0"/>
        <w:ind w:firstLine="709"/>
        <w:jc w:val="both"/>
        <w:rPr>
          <w:rFonts w:ascii="Times New Roman" w:hAnsi="Times New Roman"/>
          <w:b/>
          <w:i/>
          <w:color w:val="auto"/>
          <w:sz w:val="24"/>
          <w:szCs w:val="24"/>
        </w:rPr>
      </w:pPr>
      <w:r w:rsidRPr="00873E91">
        <w:rPr>
          <w:rFonts w:ascii="Times New Roman" w:hAnsi="Times New Roman"/>
          <w:b/>
          <w:i/>
          <w:noProof/>
          <w:color w:val="auto"/>
          <w:sz w:val="24"/>
          <w:szCs w:val="24"/>
        </w:rPr>
        <w:pict>
          <v:shape id="Рисунок 6" o:spid="_x0000_i1027" type="#_x0000_t75" style="width:467.25pt;height:155.25pt;visibility:visible">
            <v:imagedata r:id="rId10" o:title=""/>
          </v:shape>
        </w:pict>
      </w:r>
    </w:p>
    <w:p w:rsidR="005D7799" w:rsidRDefault="005D7799" w:rsidP="00CC4357">
      <w:pPr>
        <w:pStyle w:val="NormalWeb"/>
        <w:spacing w:after="0" w:line="120" w:lineRule="auto"/>
        <w:ind w:firstLine="709"/>
        <w:jc w:val="both"/>
        <w:rPr>
          <w:rFonts w:ascii="Times New Roman" w:hAnsi="Times New Roman"/>
          <w:i/>
          <w:color w:val="auto"/>
          <w:sz w:val="24"/>
          <w:szCs w:val="24"/>
        </w:rPr>
      </w:pPr>
    </w:p>
    <w:p w:rsidR="005D7799" w:rsidRPr="00A2605C" w:rsidRDefault="005D7799" w:rsidP="00955E83">
      <w:pPr>
        <w:pStyle w:val="NormalWeb"/>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Strong"/>
          <w:rFonts w:ascii="Times New Roman" w:hAnsi="Times New Roman"/>
          <w:color w:val="auto"/>
          <w:sz w:val="24"/>
          <w:szCs w:val="24"/>
        </w:rPr>
        <w:t>Проведениеизмерения внутригрупповых отношенийметодом социометрии</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справа.после этого поставьте в средней части ту оценку из семи предложенных (от +3 до –3), которая, по Вашему мнению, соответствует истине.</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D7799" w:rsidRPr="00A2605C" w:rsidRDefault="005D7799"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D7799" w:rsidRDefault="005D7799" w:rsidP="00A2605C">
      <w:pPr>
        <w:pStyle w:val="NormalWeb"/>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D7799" w:rsidRPr="00955E83" w:rsidRDefault="005D7799" w:rsidP="00A2605C">
      <w:pPr>
        <w:pStyle w:val="NormalWeb"/>
        <w:spacing w:after="0"/>
        <w:ind w:firstLine="709"/>
        <w:jc w:val="center"/>
        <w:rPr>
          <w:rFonts w:ascii="Times New Roman" w:hAnsi="Times New Roman"/>
          <w:color w:val="auto"/>
          <w:sz w:val="24"/>
          <w:szCs w:val="24"/>
        </w:rPr>
      </w:pPr>
      <w:r w:rsidRPr="00955E83">
        <w:rPr>
          <w:rStyle w:val="Strong"/>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541"/>
        <w:gridCol w:w="993"/>
        <w:gridCol w:w="4114"/>
      </w:tblGrid>
      <w:tr w:rsidR="005D7799" w:rsidTr="00873E91">
        <w:tc>
          <w:tcPr>
            <w:tcW w:w="4541" w:type="dxa"/>
          </w:tcPr>
          <w:p w:rsidR="005D7799" w:rsidRPr="00887E86" w:rsidRDefault="005D7799" w:rsidP="00873E91">
            <w:pPr>
              <w:jc w:val="center"/>
            </w:pPr>
            <w:r w:rsidRPr="00887E86">
              <w:t>Утверждение</w:t>
            </w:r>
          </w:p>
        </w:tc>
        <w:tc>
          <w:tcPr>
            <w:tcW w:w="993" w:type="dxa"/>
          </w:tcPr>
          <w:p w:rsidR="005D7799" w:rsidRPr="00887E86" w:rsidRDefault="005D7799" w:rsidP="00873E91">
            <w:pPr>
              <w:jc w:val="center"/>
            </w:pPr>
            <w:r w:rsidRPr="00887E86">
              <w:t>Оценка, баллов</w:t>
            </w:r>
          </w:p>
        </w:tc>
        <w:tc>
          <w:tcPr>
            <w:tcW w:w="4114" w:type="dxa"/>
          </w:tcPr>
          <w:p w:rsidR="005D7799" w:rsidRPr="00887E86" w:rsidRDefault="005D7799" w:rsidP="00873E91">
            <w:pPr>
              <w:jc w:val="center"/>
            </w:pPr>
            <w:r w:rsidRPr="00887E86">
              <w:t>Утверждение</w:t>
            </w:r>
          </w:p>
        </w:tc>
      </w:tr>
      <w:tr w:rsidR="005D7799" w:rsidTr="00873E91">
        <w:tc>
          <w:tcPr>
            <w:tcW w:w="4541" w:type="dxa"/>
          </w:tcPr>
          <w:p w:rsidR="005D7799" w:rsidRPr="00887E86" w:rsidRDefault="005D7799" w:rsidP="00873E91">
            <w:pPr>
              <w:jc w:val="both"/>
            </w:pPr>
            <w:r w:rsidRPr="00887E86">
              <w:t>1. Преобладает бодрое, жизнерадостное настроение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1. Преобладает подавленное настроение</w:t>
            </w:r>
          </w:p>
        </w:tc>
      </w:tr>
      <w:tr w:rsidR="005D7799" w:rsidTr="00873E91">
        <w:tc>
          <w:tcPr>
            <w:tcW w:w="4541" w:type="dxa"/>
          </w:tcPr>
          <w:p w:rsidR="005D7799" w:rsidRPr="00887E86" w:rsidRDefault="005D7799" w:rsidP="00873E91">
            <w:pPr>
              <w:jc w:val="both"/>
            </w:pPr>
            <w:r w:rsidRPr="00887E86">
              <w:t>2. Доброжелательность во взаимоотношениях, взаимные симпатии</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2. Конфликтность в отношениях, агрессивность, антипатии</w:t>
            </w:r>
          </w:p>
        </w:tc>
      </w:tr>
      <w:tr w:rsidR="005D7799" w:rsidTr="00873E91">
        <w:tc>
          <w:tcPr>
            <w:tcW w:w="4541" w:type="dxa"/>
          </w:tcPr>
          <w:p w:rsidR="005D7799" w:rsidRPr="00887E86" w:rsidRDefault="005D7799" w:rsidP="00873E91">
            <w:pPr>
              <w:jc w:val="both"/>
            </w:pPr>
            <w:r w:rsidRPr="00887E86">
              <w:t>3. Членам коллектива нравится быть вместе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3. Члены коллектива выражают отрицательное отношение к совместной деятельности</w:t>
            </w:r>
          </w:p>
        </w:tc>
      </w:tr>
      <w:tr w:rsidR="005D7799" w:rsidTr="00873E91">
        <w:tc>
          <w:tcPr>
            <w:tcW w:w="4541" w:type="dxa"/>
          </w:tcPr>
          <w:p w:rsidR="005D7799" w:rsidRPr="00887E86" w:rsidRDefault="005D7799" w:rsidP="00873E91">
            <w:pPr>
              <w:jc w:val="both"/>
            </w:pPr>
            <w:r w:rsidRPr="00887E86">
              <w:t>4. Успехи или неудачи товарищей вызывают сопереживание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4. Успехи вызывают зависть, неудачи – злорадство</w:t>
            </w:r>
          </w:p>
        </w:tc>
      </w:tr>
      <w:tr w:rsidR="005D7799" w:rsidTr="00873E91">
        <w:tc>
          <w:tcPr>
            <w:tcW w:w="4541" w:type="dxa"/>
          </w:tcPr>
          <w:p w:rsidR="005D7799" w:rsidRPr="00887E86" w:rsidRDefault="005D7799" w:rsidP="00873E91">
            <w:pPr>
              <w:jc w:val="both"/>
            </w:pPr>
            <w:r w:rsidRPr="00887E86">
              <w:t>5. Члены коллектива с уважением относятся к мнению друг друга</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5. Каждый нетерпим к мнению товарищей</w:t>
            </w:r>
          </w:p>
        </w:tc>
      </w:tr>
      <w:tr w:rsidR="005D7799" w:rsidTr="00873E91">
        <w:tc>
          <w:tcPr>
            <w:tcW w:w="4541" w:type="dxa"/>
          </w:tcPr>
          <w:p w:rsidR="005D7799" w:rsidRPr="00887E86" w:rsidRDefault="005D7799" w:rsidP="00873E91">
            <w:pPr>
              <w:jc w:val="both"/>
            </w:pPr>
            <w:r w:rsidRPr="00887E86">
              <w:t>6. Один – за всех и все – за одного</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6. Каждый сам за себя</w:t>
            </w:r>
          </w:p>
        </w:tc>
      </w:tr>
      <w:tr w:rsidR="005D7799" w:rsidTr="00873E91">
        <w:tc>
          <w:tcPr>
            <w:tcW w:w="4541" w:type="dxa"/>
          </w:tcPr>
          <w:p w:rsidR="005D7799" w:rsidRPr="00887E86" w:rsidRDefault="005D7799" w:rsidP="00873E91">
            <w:pPr>
              <w:jc w:val="both"/>
            </w:pPr>
            <w:r w:rsidRPr="00887E86">
              <w:t>7. Чувство гордости за каждого члена коллектива</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7. Равнодушны друг к другу, успехам и неудачам</w:t>
            </w:r>
          </w:p>
        </w:tc>
      </w:tr>
      <w:tr w:rsidR="005D7799" w:rsidTr="00873E91">
        <w:tc>
          <w:tcPr>
            <w:tcW w:w="4541" w:type="dxa"/>
          </w:tcPr>
          <w:p w:rsidR="005D7799" w:rsidRPr="00887E86" w:rsidRDefault="005D7799" w:rsidP="00873E91">
            <w:pPr>
              <w:jc w:val="both"/>
            </w:pPr>
            <w:r w:rsidRPr="00887E86">
              <w:t>8. Каждый активен, полон энергии</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8. Каждый инертен, пассивен</w:t>
            </w:r>
          </w:p>
        </w:tc>
      </w:tr>
      <w:tr w:rsidR="005D7799" w:rsidTr="00873E91">
        <w:tc>
          <w:tcPr>
            <w:tcW w:w="4541" w:type="dxa"/>
          </w:tcPr>
          <w:p w:rsidR="005D7799" w:rsidRPr="00887E86" w:rsidRDefault="005D7799" w:rsidP="00873E91">
            <w:pPr>
              <w:jc w:val="both"/>
            </w:pPr>
            <w:r w:rsidRPr="00887E86">
              <w:t>9. Совместные дела всех увлекают</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9. Коллектив невозможно поднять на совместное дело</w:t>
            </w:r>
          </w:p>
        </w:tc>
      </w:tr>
      <w:tr w:rsidR="005D7799" w:rsidTr="00873E91">
        <w:tc>
          <w:tcPr>
            <w:tcW w:w="4541" w:type="dxa"/>
          </w:tcPr>
          <w:p w:rsidR="005D7799" w:rsidRPr="00887E86" w:rsidRDefault="005D7799" w:rsidP="00873E91">
            <w:pPr>
              <w:jc w:val="both"/>
            </w:pPr>
            <w:r w:rsidRPr="00887E86">
              <w:t>10. В коллективе справедливо относятся друг к другу</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10. Коллектив распадается на привилегированных и отверженных</w:t>
            </w:r>
          </w:p>
        </w:tc>
      </w:tr>
    </w:tbl>
    <w:p w:rsidR="005D7799" w:rsidRPr="00955E83" w:rsidRDefault="005D7799" w:rsidP="00955E83">
      <w:pPr>
        <w:pStyle w:val="NormalWeb"/>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D7799" w:rsidRPr="00955E83" w:rsidRDefault="005D7799" w:rsidP="00955E83">
      <w:pPr>
        <w:pStyle w:val="NormalWeb"/>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D7799" w:rsidRPr="00955E83" w:rsidRDefault="005D7799" w:rsidP="00955E83">
      <w:pPr>
        <w:pStyle w:val="NormalWeb"/>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D7799" w:rsidRPr="00955E83" w:rsidRDefault="005D7799" w:rsidP="00955E83">
      <w:pPr>
        <w:pStyle w:val="NormalWeb"/>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D7799" w:rsidRDefault="005D7799" w:rsidP="00AE11B6">
      <w:pPr>
        <w:pStyle w:val="ListParagraph"/>
        <w:spacing w:line="120" w:lineRule="auto"/>
        <w:ind w:left="0"/>
        <w:jc w:val="both"/>
        <w:rPr>
          <w:b/>
        </w:rPr>
      </w:pPr>
    </w:p>
    <w:p w:rsidR="005D7799" w:rsidRPr="00D50DE6" w:rsidRDefault="005D7799" w:rsidP="00D50DE6">
      <w:pPr>
        <w:pStyle w:val="ListParagraph"/>
        <w:jc w:val="both"/>
        <w:rPr>
          <w:b/>
        </w:rPr>
      </w:pPr>
      <w:r w:rsidRPr="00D50DE6">
        <w:rPr>
          <w:b/>
        </w:rPr>
        <w:t>Дискуссия</w:t>
      </w:r>
    </w:p>
    <w:p w:rsidR="005D7799" w:rsidRPr="00D50DE6" w:rsidRDefault="005D7799" w:rsidP="00D50DE6">
      <w:pPr>
        <w:pStyle w:val="ListParagraph"/>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5D7799" w:rsidRPr="00D50DE6" w:rsidRDefault="005D7799" w:rsidP="00D50DE6">
      <w:pPr>
        <w:pStyle w:val="ListParagraph"/>
        <w:ind w:left="0" w:firstLine="709"/>
        <w:jc w:val="both"/>
      </w:pPr>
    </w:p>
    <w:p w:rsidR="005D7799" w:rsidRPr="00A2605C" w:rsidRDefault="005D7799" w:rsidP="00CC4357">
      <w:pPr>
        <w:pStyle w:val="ListParagraph"/>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5D7799" w:rsidRPr="00A2605C" w:rsidRDefault="005D7799" w:rsidP="00A2605C">
      <w:pPr>
        <w:pStyle w:val="ListParagraph"/>
        <w:ind w:left="0" w:firstLine="709"/>
        <w:jc w:val="both"/>
        <w:rPr>
          <w:i/>
        </w:rPr>
      </w:pPr>
      <w:r w:rsidRPr="00A2605C">
        <w:rPr>
          <w:i/>
        </w:rPr>
        <w:t>Вопросы к занятию</w:t>
      </w:r>
    </w:p>
    <w:p w:rsidR="005D7799" w:rsidRDefault="005D7799" w:rsidP="00CC4357">
      <w:pPr>
        <w:pStyle w:val="ListParagraph"/>
        <w:ind w:left="0" w:firstLine="709"/>
        <w:jc w:val="both"/>
      </w:pPr>
      <w:r>
        <w:t xml:space="preserve">1. Разработка систем материального (денежного) стимулирования. </w:t>
      </w:r>
    </w:p>
    <w:p w:rsidR="005D7799" w:rsidRDefault="005D7799" w:rsidP="00CC4357">
      <w:pPr>
        <w:pStyle w:val="ListParagraph"/>
        <w:ind w:left="0" w:firstLine="709"/>
        <w:jc w:val="both"/>
      </w:pPr>
      <w:r>
        <w:t xml:space="preserve">2. Грейдирование рабочих мест (должностей). </w:t>
      </w:r>
    </w:p>
    <w:p w:rsidR="005D7799" w:rsidRDefault="005D7799" w:rsidP="00CC4357">
      <w:pPr>
        <w:pStyle w:val="ListParagraph"/>
        <w:ind w:left="0" w:firstLine="709"/>
        <w:jc w:val="both"/>
      </w:pPr>
      <w:r>
        <w:t xml:space="preserve">3. Установление постоянной и переменной частей оплаты системы труда. </w:t>
      </w:r>
    </w:p>
    <w:p w:rsidR="005D7799" w:rsidRDefault="005D7799" w:rsidP="00CC4357">
      <w:pPr>
        <w:pStyle w:val="ListParagraph"/>
        <w:ind w:left="0" w:firstLine="709"/>
        <w:jc w:val="both"/>
        <w:rPr>
          <w:b/>
        </w:rPr>
      </w:pPr>
      <w:r>
        <w:t>4. Внедрение материального (неденежного) стимулирования (социального пакета).</w:t>
      </w:r>
    </w:p>
    <w:p w:rsidR="005D7799" w:rsidRDefault="005D7799" w:rsidP="00092C77">
      <w:pPr>
        <w:pStyle w:val="ListParagraph"/>
        <w:ind w:left="0"/>
        <w:jc w:val="both"/>
        <w:rPr>
          <w:b/>
        </w:rPr>
      </w:pPr>
    </w:p>
    <w:p w:rsidR="005D7799" w:rsidRDefault="005D7799" w:rsidP="00CC4357">
      <w:pPr>
        <w:pStyle w:val="ListParagraph"/>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D7799" w:rsidRDefault="005D7799" w:rsidP="00CC4357">
      <w:pPr>
        <w:pStyle w:val="ListParagraph"/>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5D7799" w:rsidRDefault="005D7799" w:rsidP="00CC4357">
      <w:pPr>
        <w:pStyle w:val="ListParagraph"/>
        <w:ind w:left="0" w:firstLine="709"/>
        <w:jc w:val="both"/>
      </w:pPr>
      <w:r>
        <w:t>1.</w:t>
      </w:r>
      <w:r>
        <w:tab/>
        <w:t>Разработайте стратегию взаимодействия менеджера и неформального лидера.</w:t>
      </w:r>
    </w:p>
    <w:p w:rsidR="005D7799" w:rsidRDefault="005D7799" w:rsidP="00CC4357">
      <w:pPr>
        <w:pStyle w:val="ListParagraph"/>
        <w:ind w:left="0" w:firstLine="709"/>
        <w:jc w:val="both"/>
      </w:pPr>
      <w:r>
        <w:t>2.</w:t>
      </w:r>
      <w:r>
        <w:tab/>
        <w:t xml:space="preserve">Выберите одну из альтернатив поведения менеджера: </w:t>
      </w:r>
    </w:p>
    <w:p w:rsidR="005D7799" w:rsidRDefault="005D7799" w:rsidP="00CC4357">
      <w:pPr>
        <w:pStyle w:val="ListParagraph"/>
        <w:numPr>
          <w:ilvl w:val="0"/>
          <w:numId w:val="37"/>
        </w:numPr>
        <w:jc w:val="both"/>
      </w:pPr>
      <w:r>
        <w:t>Уволить несогласного лидера;</w:t>
      </w:r>
    </w:p>
    <w:p w:rsidR="005D7799" w:rsidRDefault="005D7799" w:rsidP="00CC4357">
      <w:pPr>
        <w:pStyle w:val="ListParagraph"/>
        <w:numPr>
          <w:ilvl w:val="0"/>
          <w:numId w:val="37"/>
        </w:numPr>
        <w:jc w:val="both"/>
      </w:pPr>
      <w:r>
        <w:t>Проигнорировать его мнение;</w:t>
      </w:r>
    </w:p>
    <w:p w:rsidR="005D7799" w:rsidRDefault="005D7799" w:rsidP="00CC4357">
      <w:pPr>
        <w:pStyle w:val="ListParagraph"/>
        <w:numPr>
          <w:ilvl w:val="0"/>
          <w:numId w:val="37"/>
        </w:numPr>
        <w:jc w:val="both"/>
      </w:pPr>
      <w:r>
        <w:t>Привлечь на свою сторону, найти рычаги для его мотивации;</w:t>
      </w:r>
    </w:p>
    <w:p w:rsidR="005D7799" w:rsidRDefault="005D7799" w:rsidP="00CC4357">
      <w:pPr>
        <w:pStyle w:val="ListParagraph"/>
        <w:ind w:left="0" w:firstLine="709"/>
        <w:jc w:val="both"/>
      </w:pPr>
      <w:r>
        <w:t>Прочее (обосновать).</w:t>
      </w:r>
    </w:p>
    <w:p w:rsidR="005D7799" w:rsidRDefault="005D7799" w:rsidP="001E44EF">
      <w:pPr>
        <w:pStyle w:val="ListParagraph"/>
        <w:ind w:left="0" w:firstLine="709"/>
        <w:jc w:val="both"/>
      </w:pPr>
    </w:p>
    <w:p w:rsidR="005D7799" w:rsidRDefault="005D7799" w:rsidP="001E44EF">
      <w:pPr>
        <w:pStyle w:val="ListParagraph"/>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5D7799" w:rsidRDefault="005D7799" w:rsidP="001E44EF">
      <w:pPr>
        <w:pStyle w:val="ListParagraph"/>
        <w:ind w:left="0" w:firstLine="709"/>
        <w:jc w:val="both"/>
      </w:pPr>
    </w:p>
    <w:p w:rsidR="005D7799" w:rsidRDefault="005D7799" w:rsidP="001E44EF">
      <w:pPr>
        <w:pStyle w:val="ListParagraph"/>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D7799" w:rsidRPr="001E44EF" w:rsidRDefault="005D7799" w:rsidP="001E44EF">
      <w:pPr>
        <w:pStyle w:val="ListParagraph"/>
        <w:ind w:left="0" w:firstLine="709"/>
        <w:jc w:val="both"/>
      </w:pPr>
    </w:p>
    <w:p w:rsidR="005D7799" w:rsidRPr="001E44EF" w:rsidRDefault="005D7799" w:rsidP="001E44EF">
      <w:pPr>
        <w:pStyle w:val="ListParagraph"/>
        <w:jc w:val="both"/>
        <w:rPr>
          <w:b/>
        </w:rPr>
      </w:pPr>
      <w:r w:rsidRPr="0036000C">
        <w:rPr>
          <w:i/>
        </w:rPr>
        <w:t>Практическое задание 4:</w:t>
      </w:r>
      <w:r w:rsidRPr="001E44EF">
        <w:rPr>
          <w:b/>
        </w:rPr>
        <w:t>«Анализ характеристик управленческих команд»</w:t>
      </w:r>
    </w:p>
    <w:p w:rsidR="005D7799" w:rsidRPr="001E44EF" w:rsidRDefault="005D7799" w:rsidP="001E44EF">
      <w:pPr>
        <w:pStyle w:val="ListParagraph"/>
        <w:jc w:val="both"/>
      </w:pPr>
      <w:r w:rsidRPr="001E44EF">
        <w:rPr>
          <w:b/>
        </w:rPr>
        <w:t>Цель.</w:t>
      </w:r>
      <w:r w:rsidRPr="001E44EF">
        <w:t>Получить навыки анализа управленческих команд.</w:t>
      </w:r>
    </w:p>
    <w:p w:rsidR="005D7799" w:rsidRPr="001E44EF" w:rsidRDefault="005D7799" w:rsidP="001E44EF">
      <w:pPr>
        <w:pStyle w:val="ListParagraph"/>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5D7799" w:rsidRPr="001E44EF" w:rsidRDefault="005D7799" w:rsidP="001E44EF">
      <w:pPr>
        <w:pStyle w:val="ListParagraph"/>
        <w:ind w:left="0" w:firstLine="709"/>
        <w:jc w:val="both"/>
      </w:pPr>
      <w:r w:rsidRPr="001E44EF">
        <w:t>1. В команде каждый ее член стремится к лидерству, поскольку является профессионалом.</w:t>
      </w:r>
    </w:p>
    <w:p w:rsidR="005D7799" w:rsidRPr="001E44EF" w:rsidRDefault="005D7799" w:rsidP="001E44EF">
      <w:pPr>
        <w:pStyle w:val="ListParagraph"/>
        <w:ind w:left="0" w:firstLine="709"/>
        <w:jc w:val="both"/>
      </w:pPr>
      <w:r w:rsidRPr="001E44EF">
        <w:t>2. В команде один за всех и все за одного.</w:t>
      </w:r>
    </w:p>
    <w:p w:rsidR="005D7799" w:rsidRPr="001E44EF" w:rsidRDefault="005D7799" w:rsidP="001E44EF">
      <w:pPr>
        <w:pStyle w:val="ListParagraph"/>
        <w:ind w:left="0" w:firstLine="709"/>
        <w:jc w:val="both"/>
      </w:pPr>
      <w:r w:rsidRPr="001E44EF">
        <w:t>3. Все члены команды – единомышленники.</w:t>
      </w:r>
    </w:p>
    <w:p w:rsidR="005D7799" w:rsidRPr="001E44EF" w:rsidRDefault="005D7799" w:rsidP="001E44EF">
      <w:pPr>
        <w:pStyle w:val="ListParagraph"/>
        <w:ind w:left="0" w:firstLine="709"/>
        <w:jc w:val="both"/>
      </w:pPr>
      <w:r w:rsidRPr="001E44EF">
        <w:t>4. В команде важны вертикальные связи и формальные правила.</w:t>
      </w:r>
    </w:p>
    <w:p w:rsidR="005D7799" w:rsidRPr="001E44EF" w:rsidRDefault="005D7799" w:rsidP="001E44EF">
      <w:pPr>
        <w:pStyle w:val="ListParagraph"/>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D7799" w:rsidRPr="001E44EF" w:rsidRDefault="005D7799" w:rsidP="001E44EF">
      <w:pPr>
        <w:pStyle w:val="ListParagraph"/>
        <w:ind w:left="0" w:firstLine="709"/>
        <w:jc w:val="both"/>
      </w:pPr>
      <w:r w:rsidRPr="001E44EF">
        <w:t>6. Состав команды оптимален с точки зрения распределения ролей: генераторы – критики – организаторы.</w:t>
      </w:r>
    </w:p>
    <w:p w:rsidR="005D7799" w:rsidRPr="001E44EF" w:rsidRDefault="005D7799" w:rsidP="001E44EF">
      <w:pPr>
        <w:pStyle w:val="ListParagraph"/>
        <w:ind w:left="0" w:firstLine="709"/>
        <w:jc w:val="both"/>
      </w:pPr>
      <w:r w:rsidRPr="001E44EF">
        <w:t>7. В команде господствует культ буквы, а не мысли.</w:t>
      </w:r>
    </w:p>
    <w:p w:rsidR="005D7799" w:rsidRPr="001E44EF" w:rsidRDefault="005D7799" w:rsidP="001E44EF">
      <w:pPr>
        <w:pStyle w:val="ListParagraph"/>
        <w:ind w:left="0" w:firstLine="709"/>
        <w:jc w:val="both"/>
      </w:pPr>
      <w:r w:rsidRPr="001E44EF">
        <w:t>8. В команде полная взаимодополняемость и взаимозаменяемость за счет широкого профессионализма.</w:t>
      </w:r>
    </w:p>
    <w:p w:rsidR="005D7799" w:rsidRPr="001E44EF" w:rsidRDefault="005D7799" w:rsidP="001E44EF">
      <w:pPr>
        <w:pStyle w:val="ListParagraph"/>
        <w:ind w:left="0" w:firstLine="709"/>
        <w:jc w:val="both"/>
      </w:pPr>
      <w:r w:rsidRPr="001E44EF">
        <w:t>9. В команде преобладает мотивация к достижению цели и готовность к риску.</w:t>
      </w:r>
    </w:p>
    <w:p w:rsidR="005D7799" w:rsidRPr="001E44EF" w:rsidRDefault="005D7799" w:rsidP="001E44EF">
      <w:pPr>
        <w:pStyle w:val="ListParagraph"/>
        <w:ind w:left="0" w:firstLine="709"/>
        <w:jc w:val="both"/>
      </w:pPr>
      <w:r w:rsidRPr="001E44EF">
        <w:t>10. В команде царит культ власти. Авторитет утверждается на основании должности, а не заслуг.</w:t>
      </w:r>
    </w:p>
    <w:p w:rsidR="005D7799" w:rsidRPr="001E44EF" w:rsidRDefault="005D7799" w:rsidP="001E44EF">
      <w:pPr>
        <w:pStyle w:val="ListParagraph"/>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D7799" w:rsidRDefault="005D7799" w:rsidP="00092C77">
      <w:pPr>
        <w:pStyle w:val="ListParagraph"/>
        <w:ind w:left="0"/>
        <w:jc w:val="both"/>
        <w:rPr>
          <w:b/>
        </w:rPr>
      </w:pPr>
    </w:p>
    <w:p w:rsidR="005D7799" w:rsidRPr="001E44EF" w:rsidRDefault="005D7799" w:rsidP="001E44EF">
      <w:pPr>
        <w:pStyle w:val="ListParagraph"/>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5D7799" w:rsidRPr="001E44EF" w:rsidRDefault="005D7799" w:rsidP="001E44EF">
      <w:pPr>
        <w:pStyle w:val="ListParagraph"/>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D7799" w:rsidRPr="001E44EF" w:rsidRDefault="005D7799" w:rsidP="001E44EF">
      <w:pPr>
        <w:pStyle w:val="ListParagraph"/>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5D7799" w:rsidRPr="001E44EF" w:rsidRDefault="005D7799" w:rsidP="001E44EF">
      <w:pPr>
        <w:pStyle w:val="ListParagraph"/>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5D7799" w:rsidRPr="00E9652B" w:rsidRDefault="005D7799" w:rsidP="00E9652B">
      <w:pPr>
        <w:jc w:val="right"/>
      </w:pPr>
      <w:r w:rsidRPr="00E9652B">
        <w:t xml:space="preserve">Таблица 4. </w:t>
      </w:r>
    </w:p>
    <w:p w:rsidR="005D7799" w:rsidRPr="00E9652B" w:rsidRDefault="005D7799" w:rsidP="00E9652B">
      <w:pPr>
        <w:jc w:val="center"/>
      </w:pPr>
      <w:r w:rsidRPr="00E9652B">
        <w:t>Факторы эффективности групповой работы</w:t>
      </w:r>
    </w:p>
    <w:p w:rsidR="005D7799" w:rsidRDefault="005D7799" w:rsidP="00E9652B">
      <w:pPr>
        <w:pStyle w:val="ListParagraph"/>
        <w:ind w:left="0"/>
        <w:jc w:val="center"/>
        <w:rPr>
          <w:b/>
        </w:rPr>
      </w:pPr>
      <w:r w:rsidRPr="007B0E19">
        <w:rPr>
          <w:noProof/>
        </w:rPr>
        <w:pict>
          <v:shape id="Рисунок 8" o:spid="_x0000_i1028" type="#_x0000_t75" alt="https://img.wikireading.ru/163820_38_i_037.png" style="width:366pt;height:172.5pt;visibility:visible">
            <v:imagedata r:id="rId11" o:title=""/>
          </v:shape>
        </w:pict>
      </w:r>
    </w:p>
    <w:p w:rsidR="005D7799" w:rsidRDefault="005D7799" w:rsidP="00092C77">
      <w:pPr>
        <w:pStyle w:val="ListParagraph"/>
        <w:ind w:left="0"/>
        <w:jc w:val="both"/>
        <w:rPr>
          <w:b/>
        </w:rPr>
      </w:pPr>
    </w:p>
    <w:p w:rsidR="005D7799" w:rsidRPr="00E9652B" w:rsidRDefault="005D7799" w:rsidP="0036000C">
      <w:pPr>
        <w:pStyle w:val="ListParagraph"/>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5D7799" w:rsidRPr="00E9652B" w:rsidRDefault="005D7799" w:rsidP="00E9652B">
      <w:pPr>
        <w:pStyle w:val="ListParagraph"/>
        <w:ind w:left="0" w:firstLine="708"/>
        <w:jc w:val="both"/>
        <w:rPr>
          <w:i/>
        </w:rPr>
      </w:pPr>
      <w:r w:rsidRPr="00E9652B">
        <w:rPr>
          <w:i/>
        </w:rPr>
        <w:t>Вопросы к занятию</w:t>
      </w:r>
    </w:p>
    <w:p w:rsidR="005D7799" w:rsidRDefault="005D7799" w:rsidP="0036000C">
      <w:pPr>
        <w:pStyle w:val="ListParagraph"/>
        <w:ind w:left="0" w:firstLine="709"/>
        <w:jc w:val="both"/>
      </w:pPr>
      <w:r>
        <w:t xml:space="preserve">1. Методологические основы управления мотивацией и стимулированием труда. </w:t>
      </w:r>
    </w:p>
    <w:p w:rsidR="005D7799" w:rsidRDefault="005D7799" w:rsidP="0036000C">
      <w:pPr>
        <w:pStyle w:val="ListParagraph"/>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Default="005D7799" w:rsidP="0036000C">
      <w:pPr>
        <w:pStyle w:val="ListParagraph"/>
        <w:ind w:left="0" w:firstLine="709"/>
        <w:jc w:val="both"/>
      </w:pPr>
      <w:r>
        <w:t>3. Оценка эффективности управления мотивационной политикой на предприятии.</w:t>
      </w:r>
    </w:p>
    <w:p w:rsidR="005D7799" w:rsidRDefault="005D7799" w:rsidP="0036000C">
      <w:pPr>
        <w:pStyle w:val="ListParagraph"/>
        <w:ind w:left="0" w:firstLine="708"/>
        <w:jc w:val="both"/>
      </w:pPr>
    </w:p>
    <w:p w:rsidR="005D7799" w:rsidRPr="00E9652B" w:rsidRDefault="005D7799" w:rsidP="0036000C">
      <w:pPr>
        <w:pStyle w:val="ListParagraph"/>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D7799" w:rsidRPr="00E9652B" w:rsidRDefault="005D7799" w:rsidP="00E9652B">
      <w:pPr>
        <w:pStyle w:val="ListParagraph"/>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D7799" w:rsidRPr="00E9652B" w:rsidRDefault="005D7799" w:rsidP="00E9652B">
      <w:pPr>
        <w:pStyle w:val="ListParagraph"/>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D7799" w:rsidRPr="00E9652B" w:rsidRDefault="005D7799" w:rsidP="00E9652B">
      <w:pPr>
        <w:pStyle w:val="ListParagraph"/>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D7799" w:rsidRPr="00E9652B" w:rsidRDefault="005D7799" w:rsidP="00E9652B">
      <w:pPr>
        <w:pStyle w:val="ListParagraph"/>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D7799" w:rsidRDefault="005D7799" w:rsidP="007816FE">
      <w:pPr>
        <w:ind w:firstLine="709"/>
        <w:jc w:val="both"/>
        <w:rPr>
          <w:i/>
        </w:rPr>
      </w:pPr>
    </w:p>
    <w:p w:rsidR="005D7799" w:rsidRPr="007816FE" w:rsidRDefault="005D7799" w:rsidP="007816FE">
      <w:pPr>
        <w:ind w:firstLine="709"/>
        <w:jc w:val="both"/>
        <w:rPr>
          <w:b/>
        </w:rPr>
      </w:pPr>
      <w:r w:rsidRPr="00E9652B">
        <w:rPr>
          <w:i/>
        </w:rPr>
        <w:t>Практическое задание 2:</w:t>
      </w:r>
      <w:r w:rsidRPr="007816FE">
        <w:rPr>
          <w:b/>
        </w:rPr>
        <w:t>«Этапы развития группы»</w:t>
      </w:r>
    </w:p>
    <w:p w:rsidR="005D7799" w:rsidRPr="007816FE" w:rsidRDefault="005D7799" w:rsidP="007816FE">
      <w:pPr>
        <w:pStyle w:val="ListParagraph"/>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D7799" w:rsidRPr="007816FE" w:rsidRDefault="005D7799" w:rsidP="007816FE">
      <w:pPr>
        <w:pStyle w:val="ListParagraph"/>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D7799" w:rsidRDefault="005D7799" w:rsidP="007816FE">
      <w:pPr>
        <w:pStyle w:val="ListParagraph"/>
        <w:ind w:left="0" w:firstLine="709"/>
        <w:jc w:val="right"/>
      </w:pPr>
      <w:r w:rsidRPr="007816FE">
        <w:t xml:space="preserve">Таблица </w:t>
      </w:r>
      <w:r>
        <w:t>5</w:t>
      </w:r>
    </w:p>
    <w:p w:rsidR="005D7799" w:rsidRPr="007816FE" w:rsidRDefault="005D7799" w:rsidP="007816FE">
      <w:pPr>
        <w:pStyle w:val="ListParagraph"/>
        <w:ind w:left="0" w:firstLine="709"/>
        <w:jc w:val="center"/>
      </w:pPr>
      <w:r w:rsidRPr="007816FE">
        <w:t>Поведение руководителя на различных этапах развития группы</w:t>
      </w:r>
    </w:p>
    <w:p w:rsidR="005D7799" w:rsidRPr="007816FE" w:rsidRDefault="005D7799" w:rsidP="007816FE">
      <w:pPr>
        <w:pStyle w:val="ListParagraph"/>
        <w:ind w:left="0" w:firstLine="709"/>
        <w:jc w:val="both"/>
      </w:pPr>
      <w:r w:rsidRPr="007B0E19">
        <w:rPr>
          <w:noProof/>
        </w:rPr>
        <w:pict>
          <v:shape id="_x0000_i1029" type="#_x0000_t75" alt="https://img.wikireading.ru/163820_32_i_031.png" style="width:364.5pt;height:81.75pt;visibility:visible">
            <v:imagedata r:id="rId12" o:title=""/>
          </v:shape>
        </w:pict>
      </w:r>
    </w:p>
    <w:p w:rsidR="005D7799" w:rsidRPr="007816FE" w:rsidRDefault="005D7799" w:rsidP="007816FE">
      <w:pPr>
        <w:pStyle w:val="ListParagraph"/>
        <w:ind w:firstLine="708"/>
        <w:jc w:val="both"/>
        <w:rPr>
          <w:i/>
        </w:rPr>
      </w:pPr>
    </w:p>
    <w:p w:rsidR="005D7799" w:rsidRPr="007816FE" w:rsidRDefault="005D7799" w:rsidP="007816FE">
      <w:pPr>
        <w:pStyle w:val="ListParagraph"/>
        <w:ind w:left="0" w:firstLine="709"/>
        <w:jc w:val="both"/>
      </w:pPr>
      <w:r w:rsidRPr="007816FE">
        <w:t>Варианты поведения руководителя.</w:t>
      </w:r>
    </w:p>
    <w:p w:rsidR="005D7799" w:rsidRPr="007816FE" w:rsidRDefault="005D7799" w:rsidP="007816FE">
      <w:pPr>
        <w:pStyle w:val="ListParagraph"/>
        <w:ind w:left="0" w:firstLine="709"/>
        <w:jc w:val="both"/>
      </w:pPr>
      <w:r w:rsidRPr="007816FE">
        <w:t>1. Обеспечивает координацию деятельности специализированных членов группы.</w:t>
      </w:r>
    </w:p>
    <w:p w:rsidR="005D7799" w:rsidRPr="007816FE" w:rsidRDefault="005D7799" w:rsidP="007816FE">
      <w:pPr>
        <w:pStyle w:val="ListParagraph"/>
        <w:ind w:left="0" w:firstLine="709"/>
        <w:jc w:val="both"/>
      </w:pPr>
      <w:r w:rsidRPr="007816FE">
        <w:t>2. Отстаивает свои позиции, утверждает свой авторитет.</w:t>
      </w:r>
    </w:p>
    <w:p w:rsidR="005D7799" w:rsidRPr="007816FE" w:rsidRDefault="005D7799" w:rsidP="007816FE">
      <w:pPr>
        <w:pStyle w:val="ListParagraph"/>
        <w:ind w:left="0" w:firstLine="709"/>
        <w:jc w:val="both"/>
      </w:pPr>
      <w:r w:rsidRPr="007816FE">
        <w:t>3. Принимает участие в выработке правил взаимодействия в группе.</w:t>
      </w:r>
    </w:p>
    <w:p w:rsidR="005D7799" w:rsidRPr="007816FE" w:rsidRDefault="005D7799" w:rsidP="007816FE">
      <w:pPr>
        <w:pStyle w:val="ListParagraph"/>
        <w:ind w:left="0" w:firstLine="709"/>
        <w:jc w:val="both"/>
      </w:pPr>
      <w:r w:rsidRPr="007816FE">
        <w:t>4. Организует работу группы, обеспечивает ее ресурсами.</w:t>
      </w:r>
    </w:p>
    <w:p w:rsidR="005D7799" w:rsidRPr="007816FE" w:rsidRDefault="005D7799" w:rsidP="007816FE">
      <w:pPr>
        <w:pStyle w:val="ListParagraph"/>
        <w:ind w:left="0" w:firstLine="709"/>
        <w:jc w:val="both"/>
      </w:pPr>
      <w:r w:rsidRPr="007816FE">
        <w:t>5. Поощряет или наказывает членов группы по результатам трудовой деятельности.</w:t>
      </w:r>
    </w:p>
    <w:p w:rsidR="005D7799" w:rsidRPr="007816FE" w:rsidRDefault="005D7799" w:rsidP="007816FE">
      <w:pPr>
        <w:pStyle w:val="ListParagraph"/>
        <w:ind w:left="0" w:firstLine="709"/>
        <w:jc w:val="both"/>
      </w:pPr>
      <w:r w:rsidRPr="007816FE">
        <w:t>6. Отстаивает точку зрения группы при взаимодействии с другими группами.</w:t>
      </w:r>
    </w:p>
    <w:p w:rsidR="005D7799" w:rsidRPr="007816FE" w:rsidRDefault="005D7799" w:rsidP="007816FE">
      <w:pPr>
        <w:pStyle w:val="ListParagraph"/>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D7799" w:rsidRPr="007816FE" w:rsidRDefault="005D7799" w:rsidP="007816FE">
      <w:pPr>
        <w:pStyle w:val="ListParagraph"/>
        <w:ind w:left="0" w:firstLine="709"/>
        <w:jc w:val="both"/>
      </w:pPr>
      <w:r w:rsidRPr="007816FE">
        <w:t>8. Организует групповые дискуссии для решения сложных групповых проблем.</w:t>
      </w:r>
    </w:p>
    <w:p w:rsidR="005D7799" w:rsidRPr="007816FE" w:rsidRDefault="005D7799" w:rsidP="007816FE">
      <w:pPr>
        <w:pStyle w:val="ListParagraph"/>
        <w:ind w:left="0" w:firstLine="709"/>
        <w:jc w:val="both"/>
      </w:pPr>
      <w:r w:rsidRPr="007816FE">
        <w:t>9. Устраняет внутригрупповые конфликты.</w:t>
      </w:r>
    </w:p>
    <w:p w:rsidR="005D7799" w:rsidRDefault="005D7799" w:rsidP="007816FE">
      <w:pPr>
        <w:pStyle w:val="ListParagraph"/>
        <w:jc w:val="both"/>
        <w:rPr>
          <w:b/>
        </w:rPr>
      </w:pPr>
    </w:p>
    <w:p w:rsidR="005D7799" w:rsidRPr="00AC11DE" w:rsidRDefault="005D7799" w:rsidP="00AC11DE">
      <w:pPr>
        <w:pStyle w:val="ListParagraph"/>
        <w:jc w:val="center"/>
        <w:rPr>
          <w:b/>
        </w:rPr>
      </w:pPr>
      <w:r w:rsidRPr="00AC11DE">
        <w:rPr>
          <w:b/>
        </w:rPr>
        <w:t>ДЕЛОВАЯ ИГРА</w:t>
      </w:r>
    </w:p>
    <w:p w:rsidR="005D7799" w:rsidRPr="00AC11DE" w:rsidRDefault="005D7799" w:rsidP="00AC11DE">
      <w:pPr>
        <w:pStyle w:val="ListParagraph"/>
        <w:ind w:left="0" w:firstLine="709"/>
        <w:jc w:val="both"/>
        <w:rPr>
          <w:u w:val="single"/>
        </w:rPr>
      </w:pPr>
      <w:r w:rsidRPr="00AC11DE">
        <w:rPr>
          <w:u w:val="single"/>
        </w:rPr>
        <w:t>Тренинг в группе. Снятие эмоционального напряжения во время беседы</w:t>
      </w:r>
    </w:p>
    <w:p w:rsidR="005D7799" w:rsidRPr="00AC11DE" w:rsidRDefault="005D7799" w:rsidP="00AC11DE">
      <w:pPr>
        <w:pStyle w:val="ListParagraph"/>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D7799" w:rsidRPr="00AC11DE" w:rsidRDefault="005D7799" w:rsidP="00AC11DE">
      <w:pPr>
        <w:pStyle w:val="ListParagraph"/>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D7799" w:rsidRPr="00AC11DE" w:rsidRDefault="005D7799" w:rsidP="00AC11DE">
      <w:pPr>
        <w:pStyle w:val="ListParagraph"/>
        <w:ind w:left="0" w:firstLine="709"/>
        <w:jc w:val="both"/>
        <w:rPr>
          <w:b/>
        </w:rPr>
      </w:pPr>
      <w:r w:rsidRPr="00AC11DE">
        <w:rPr>
          <w:b/>
        </w:rPr>
        <w:t>УпражнениеСтенка на стенку</w:t>
      </w:r>
    </w:p>
    <w:p w:rsidR="005D7799" w:rsidRPr="00AC11DE" w:rsidRDefault="005D7799" w:rsidP="00AC11DE">
      <w:pPr>
        <w:pStyle w:val="ListParagraph"/>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D7799" w:rsidRPr="00AC11DE" w:rsidRDefault="005D7799" w:rsidP="00AC11DE">
      <w:pPr>
        <w:pStyle w:val="ListParagraph"/>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D7799" w:rsidRPr="00AC11DE" w:rsidRDefault="005D7799" w:rsidP="00AC11DE">
      <w:pPr>
        <w:pStyle w:val="ListParagraph"/>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D7799" w:rsidRPr="00AC11DE" w:rsidRDefault="005D7799" w:rsidP="00AC11DE">
      <w:pPr>
        <w:pStyle w:val="ListParagraph"/>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D7799" w:rsidRPr="00AC11DE" w:rsidRDefault="005D7799" w:rsidP="00AC11DE">
      <w:pPr>
        <w:pStyle w:val="ListParagraph"/>
        <w:ind w:left="0" w:firstLine="709"/>
        <w:jc w:val="both"/>
      </w:pPr>
      <w:r w:rsidRPr="00AC11DE">
        <w:t>Перечень техник, снижающих напряжение:</w:t>
      </w:r>
    </w:p>
    <w:p w:rsidR="005D7799" w:rsidRPr="00AC11DE" w:rsidRDefault="005D7799" w:rsidP="00AC11DE">
      <w:pPr>
        <w:pStyle w:val="ListParagraph"/>
        <w:ind w:left="0" w:firstLine="709"/>
        <w:jc w:val="both"/>
      </w:pPr>
      <w:r w:rsidRPr="00AC11DE">
        <w:t>1. Предоставление партнеру возможности выговориться.</w:t>
      </w:r>
    </w:p>
    <w:p w:rsidR="005D7799" w:rsidRPr="00AC11DE" w:rsidRDefault="005D7799" w:rsidP="00AC11DE">
      <w:pPr>
        <w:pStyle w:val="ListParagraph"/>
        <w:ind w:left="0" w:firstLine="709"/>
        <w:jc w:val="both"/>
      </w:pPr>
      <w:r w:rsidRPr="00AC11DE">
        <w:t>2. Вербализация эмоционального состояния:</w:t>
      </w:r>
    </w:p>
    <w:p w:rsidR="005D7799" w:rsidRPr="00AC11DE" w:rsidRDefault="005D7799" w:rsidP="00AC11DE">
      <w:pPr>
        <w:pStyle w:val="ListParagraph"/>
        <w:ind w:left="0" w:firstLine="709"/>
        <w:jc w:val="both"/>
      </w:pPr>
      <w:r w:rsidRPr="00AC11DE">
        <w:t>• своего;</w:t>
      </w:r>
    </w:p>
    <w:p w:rsidR="005D7799" w:rsidRPr="00AC11DE" w:rsidRDefault="005D7799" w:rsidP="00AC11DE">
      <w:pPr>
        <w:pStyle w:val="ListParagraph"/>
        <w:ind w:left="0" w:firstLine="709"/>
        <w:jc w:val="both"/>
      </w:pPr>
      <w:r w:rsidRPr="00AC11DE">
        <w:t>• партнера.</w:t>
      </w:r>
    </w:p>
    <w:p w:rsidR="005D7799" w:rsidRPr="00AC11DE" w:rsidRDefault="005D7799" w:rsidP="00AC11DE">
      <w:pPr>
        <w:pStyle w:val="ListParagraph"/>
        <w:ind w:left="0" w:firstLine="709"/>
        <w:jc w:val="both"/>
      </w:pPr>
      <w:r w:rsidRPr="00AC11DE">
        <w:t>3. Подчеркивание различий между партнером (сходство интересов, мнений, единство цели и др.)</w:t>
      </w:r>
    </w:p>
    <w:p w:rsidR="005D7799" w:rsidRPr="00AC11DE" w:rsidRDefault="005D7799" w:rsidP="00AC11DE">
      <w:pPr>
        <w:pStyle w:val="ListParagraph"/>
        <w:ind w:left="0" w:firstLine="709"/>
        <w:jc w:val="both"/>
      </w:pPr>
      <w:r w:rsidRPr="00AC11DE">
        <w:t>4. Проявление интереса к проблемам партнера.</w:t>
      </w:r>
    </w:p>
    <w:p w:rsidR="005D7799" w:rsidRPr="00AC11DE" w:rsidRDefault="005D7799" w:rsidP="00AC11DE">
      <w:pPr>
        <w:pStyle w:val="ListParagraph"/>
        <w:ind w:left="0" w:firstLine="709"/>
        <w:jc w:val="both"/>
      </w:pPr>
      <w:r w:rsidRPr="00AC11DE">
        <w:t>5. Подчеркивание значимости партнера, его мнения в ваших глазах.</w:t>
      </w:r>
    </w:p>
    <w:p w:rsidR="005D7799" w:rsidRPr="00AC11DE" w:rsidRDefault="005D7799" w:rsidP="00AC11DE">
      <w:pPr>
        <w:pStyle w:val="ListParagraph"/>
        <w:ind w:left="0" w:firstLine="709"/>
        <w:jc w:val="both"/>
      </w:pPr>
      <w:r w:rsidRPr="00AC11DE">
        <w:t>6. В случае вашей неправоты – немедленное признание ее.</w:t>
      </w:r>
    </w:p>
    <w:p w:rsidR="005D7799" w:rsidRPr="00AC11DE" w:rsidRDefault="005D7799" w:rsidP="00AC11DE">
      <w:pPr>
        <w:pStyle w:val="ListParagraph"/>
        <w:ind w:left="0" w:firstLine="709"/>
        <w:jc w:val="both"/>
      </w:pPr>
      <w:r w:rsidRPr="00AC11DE">
        <w:t>7. Предложение конкретного выхода из сложившейся ситуации.</w:t>
      </w:r>
    </w:p>
    <w:p w:rsidR="005D7799" w:rsidRPr="00AC11DE" w:rsidRDefault="005D7799" w:rsidP="00AC11DE">
      <w:pPr>
        <w:pStyle w:val="ListParagraph"/>
        <w:ind w:left="0" w:firstLine="709"/>
        <w:jc w:val="both"/>
      </w:pPr>
      <w:r w:rsidRPr="00AC11DE">
        <w:t>8. Обращение к фактам.</w:t>
      </w:r>
    </w:p>
    <w:p w:rsidR="005D7799" w:rsidRPr="00AC11DE" w:rsidRDefault="005D7799" w:rsidP="00AC11DE">
      <w:pPr>
        <w:pStyle w:val="ListParagraph"/>
        <w:ind w:left="0" w:firstLine="709"/>
        <w:jc w:val="both"/>
      </w:pPr>
      <w:r w:rsidRPr="00AC11DE">
        <w:t>9. Спокойный уверенный темп речи.</w:t>
      </w:r>
    </w:p>
    <w:p w:rsidR="005D7799" w:rsidRPr="00AC11DE" w:rsidRDefault="005D7799" w:rsidP="00AC11DE">
      <w:pPr>
        <w:pStyle w:val="ListParagraph"/>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D7799" w:rsidRPr="00AC11DE" w:rsidRDefault="005D7799" w:rsidP="00AC11DE">
      <w:pPr>
        <w:pStyle w:val="ListParagraph"/>
        <w:ind w:left="0" w:firstLine="709"/>
        <w:jc w:val="both"/>
      </w:pPr>
      <w:r w:rsidRPr="00AC11DE">
        <w:t>Перечень техник, повышающих напряжение:</w:t>
      </w:r>
    </w:p>
    <w:p w:rsidR="005D7799" w:rsidRPr="00AC11DE" w:rsidRDefault="005D7799" w:rsidP="00AC11DE">
      <w:pPr>
        <w:pStyle w:val="ListParagraph"/>
        <w:ind w:left="0" w:firstLine="709"/>
        <w:jc w:val="both"/>
      </w:pPr>
      <w:r w:rsidRPr="00AC11DE">
        <w:t>1. Перебивание партнера.</w:t>
      </w:r>
    </w:p>
    <w:p w:rsidR="005D7799" w:rsidRPr="00AC11DE" w:rsidRDefault="005D7799" w:rsidP="00AC11DE">
      <w:pPr>
        <w:pStyle w:val="ListParagraph"/>
        <w:ind w:left="0" w:firstLine="709"/>
        <w:jc w:val="both"/>
      </w:pPr>
      <w:r w:rsidRPr="00AC11DE">
        <w:t>2. Игнорирование эмоционального состояния:</w:t>
      </w:r>
    </w:p>
    <w:p w:rsidR="005D7799" w:rsidRPr="00AC11DE" w:rsidRDefault="005D7799" w:rsidP="00AC11DE">
      <w:pPr>
        <w:pStyle w:val="ListParagraph"/>
        <w:ind w:left="0" w:firstLine="709"/>
        <w:jc w:val="both"/>
      </w:pPr>
      <w:r w:rsidRPr="00AC11DE">
        <w:t>• своего;</w:t>
      </w:r>
    </w:p>
    <w:p w:rsidR="005D7799" w:rsidRPr="00AC11DE" w:rsidRDefault="005D7799" w:rsidP="00AC11DE">
      <w:pPr>
        <w:pStyle w:val="ListParagraph"/>
        <w:ind w:left="0" w:firstLine="709"/>
        <w:jc w:val="both"/>
      </w:pPr>
      <w:r w:rsidRPr="00AC11DE">
        <w:t>• партнера.</w:t>
      </w:r>
    </w:p>
    <w:p w:rsidR="005D7799" w:rsidRPr="00AC11DE" w:rsidRDefault="005D7799" w:rsidP="00AC11DE">
      <w:pPr>
        <w:pStyle w:val="ListParagraph"/>
        <w:ind w:left="0" w:firstLine="709"/>
        <w:jc w:val="both"/>
      </w:pPr>
      <w:r w:rsidRPr="00AC11DE">
        <w:t>3. Подчеркивание общности с собой и партнером.</w:t>
      </w:r>
    </w:p>
    <w:p w:rsidR="005D7799" w:rsidRPr="00AC11DE" w:rsidRDefault="005D7799" w:rsidP="00AC11DE">
      <w:pPr>
        <w:pStyle w:val="ListParagraph"/>
        <w:ind w:left="0" w:firstLine="709"/>
        <w:jc w:val="both"/>
      </w:pPr>
      <w:r w:rsidRPr="00AC11DE">
        <w:t>4. Демонстрация незаинтересованности в проблеме партнера.</w:t>
      </w:r>
    </w:p>
    <w:p w:rsidR="005D7799" w:rsidRPr="00AC11DE" w:rsidRDefault="005D7799" w:rsidP="00AC11DE">
      <w:pPr>
        <w:pStyle w:val="ListParagraph"/>
        <w:ind w:left="0" w:firstLine="709"/>
        <w:jc w:val="both"/>
      </w:pPr>
      <w:r w:rsidRPr="00AC11DE">
        <w:t>5. Принижение партнера, негативная оценка личности партнера.</w:t>
      </w:r>
    </w:p>
    <w:p w:rsidR="005D7799" w:rsidRPr="00AC11DE" w:rsidRDefault="005D7799" w:rsidP="00AC11DE">
      <w:pPr>
        <w:pStyle w:val="ListParagraph"/>
        <w:ind w:left="0" w:firstLine="709"/>
        <w:jc w:val="both"/>
      </w:pPr>
      <w:r w:rsidRPr="00AC11DE">
        <w:t>6. Оттягивание момента признания своей неправоты или отрицание ее.</w:t>
      </w:r>
    </w:p>
    <w:p w:rsidR="005D7799" w:rsidRPr="00AC11DE" w:rsidRDefault="005D7799" w:rsidP="00AC11DE">
      <w:pPr>
        <w:pStyle w:val="ListParagraph"/>
        <w:ind w:left="0" w:firstLine="709"/>
        <w:jc w:val="both"/>
      </w:pPr>
      <w:r w:rsidRPr="00AC11DE">
        <w:t>7. Поиск виноватых и обвинение партнера.</w:t>
      </w:r>
    </w:p>
    <w:p w:rsidR="005D7799" w:rsidRPr="00AC11DE" w:rsidRDefault="005D7799" w:rsidP="00AC11DE">
      <w:pPr>
        <w:pStyle w:val="ListParagraph"/>
        <w:ind w:left="0" w:firstLine="709"/>
        <w:jc w:val="both"/>
      </w:pPr>
      <w:r w:rsidRPr="00AC11DE">
        <w:t>8. Переход на «личности».</w:t>
      </w:r>
    </w:p>
    <w:p w:rsidR="005D7799" w:rsidRPr="00AC11DE" w:rsidRDefault="005D7799" w:rsidP="00AC11DE">
      <w:pPr>
        <w:pStyle w:val="ListParagraph"/>
        <w:ind w:left="0" w:firstLine="709"/>
        <w:jc w:val="both"/>
      </w:pPr>
      <w:r w:rsidRPr="00AC11DE">
        <w:t>9. Резкое убыстрение темпа речи.</w:t>
      </w:r>
    </w:p>
    <w:p w:rsidR="005D7799" w:rsidRDefault="005D7799" w:rsidP="00AC11DE">
      <w:pPr>
        <w:pStyle w:val="ListParagraph"/>
        <w:ind w:left="0" w:firstLine="709"/>
        <w:jc w:val="both"/>
      </w:pPr>
      <w:r w:rsidRPr="00AC11DE">
        <w:t>10. Избегание пространственной близости и наклона тела.</w:t>
      </w:r>
    </w:p>
    <w:p w:rsidR="005D7799" w:rsidRDefault="005D7799" w:rsidP="00AC11DE">
      <w:pPr>
        <w:pStyle w:val="ListParagraph"/>
        <w:ind w:left="0" w:firstLine="709"/>
        <w:jc w:val="both"/>
      </w:pPr>
    </w:p>
    <w:p w:rsidR="005D7799" w:rsidRPr="00DC11F5" w:rsidRDefault="005D7799" w:rsidP="005E218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D7799" w:rsidRPr="005E218E" w:rsidRDefault="005D7799" w:rsidP="005E218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7799" w:rsidRDefault="005D7799" w:rsidP="00B71B50">
      <w:pPr>
        <w:pStyle w:val="ListParagraph"/>
        <w:ind w:left="0" w:firstLine="709"/>
        <w:jc w:val="both"/>
        <w:rPr>
          <w:b/>
          <w:i/>
        </w:rPr>
      </w:pPr>
    </w:p>
    <w:p w:rsidR="005D7799" w:rsidRPr="00B71B50" w:rsidRDefault="005D7799" w:rsidP="00F008F2">
      <w:pPr>
        <w:pStyle w:val="ListParagraph"/>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5D7799" w:rsidRPr="00B71B50" w:rsidRDefault="005D7799" w:rsidP="00F008F2">
      <w:pPr>
        <w:pStyle w:val="ListParagraph"/>
        <w:ind w:left="0" w:firstLine="709"/>
        <w:jc w:val="both"/>
        <w:rPr>
          <w:b/>
        </w:rPr>
      </w:pPr>
      <w:r w:rsidRPr="00B71B50">
        <w:rPr>
          <w:b/>
        </w:rPr>
        <w:t>7.1. Основная учебная литература:</w:t>
      </w:r>
    </w:p>
    <w:p w:rsidR="005D7799" w:rsidRDefault="005D7799" w:rsidP="00BE2F9D">
      <w:pPr>
        <w:pStyle w:val="ListParagraph"/>
        <w:ind w:left="0" w:firstLine="709"/>
        <w:jc w:val="both"/>
      </w:pPr>
      <w:r>
        <w:t>1.</w:t>
      </w:r>
      <w:r>
        <w:tab/>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 – ЭБС «IPRbooks».</w:t>
      </w:r>
    </w:p>
    <w:p w:rsidR="005D7799" w:rsidRDefault="005D7799" w:rsidP="00BE2F9D">
      <w:pPr>
        <w:pStyle w:val="ListParagraph"/>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«IPRbooks».</w:t>
      </w:r>
    </w:p>
    <w:p w:rsidR="005D7799" w:rsidRDefault="005D7799" w:rsidP="00BE2F9D">
      <w:pPr>
        <w:pStyle w:val="ListParagraph"/>
        <w:ind w:left="0" w:firstLine="709"/>
        <w:jc w:val="both"/>
      </w:pPr>
    </w:p>
    <w:p w:rsidR="005D7799" w:rsidRDefault="005D7799" w:rsidP="00BE2F9D">
      <w:pPr>
        <w:pStyle w:val="ListParagraph"/>
        <w:ind w:left="0" w:firstLine="709"/>
        <w:jc w:val="both"/>
      </w:pPr>
      <w:r>
        <w:t>3.</w:t>
      </w:r>
      <w:r>
        <w:tab/>
        <w:t>Семенов В.А. История и теория институтов конфликторазрешения [Электронный ресурс]: учебное пособие / Семенов В.А., Милецкий В.П. – Электрон.текстовые данные. – Саратов: Ай Пи Ар Медиа, 2020. – 237 c. – Режим доступа: http://www.iprbookshop.ru/90170.html. – ЭБС «IPRbooks».</w:t>
      </w:r>
    </w:p>
    <w:p w:rsidR="005D7799" w:rsidRDefault="005D7799" w:rsidP="00BE2F9D">
      <w:pPr>
        <w:pStyle w:val="ListParagraph"/>
        <w:ind w:left="0" w:firstLine="709"/>
        <w:jc w:val="both"/>
      </w:pPr>
      <w:r>
        <w:t>4.</w:t>
      </w:r>
      <w:r>
        <w:tab/>
        <w:t>Развитие потенциала сотрудников: профессиональные компетенции, лидерство, коммуникации [Электронный ресурс] / Д. Болдогоев [и др.]. – Электрон.текстовые данные. – Москва: Альпина Паблишер, 2020. – 288 c. – Режим доступа: http://www.iprbookshop.ru/93038.html. – ЭБС «IPRbooks»</w:t>
      </w:r>
    </w:p>
    <w:p w:rsidR="005D7799" w:rsidRDefault="005D7799" w:rsidP="00BE2F9D">
      <w:pPr>
        <w:pStyle w:val="ListParagraph"/>
        <w:ind w:left="0" w:firstLine="709"/>
        <w:jc w:val="both"/>
      </w:pPr>
      <w:r>
        <w:t>5.</w:t>
      </w:r>
      <w:r>
        <w:tab/>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[сайт]. – URL: http://www.iprbookshop.ru/82965.html. – ЭБС «IPRbooks».</w:t>
      </w:r>
    </w:p>
    <w:p w:rsidR="005D7799" w:rsidRDefault="005D7799" w:rsidP="00BE2F9D">
      <w:pPr>
        <w:pStyle w:val="ListParagraph"/>
        <w:ind w:left="0" w:firstLine="709"/>
        <w:jc w:val="both"/>
      </w:pPr>
      <w:r w:rsidRPr="00FD3597">
        <w:t>6.</w:t>
      </w:r>
      <w:r w:rsidRPr="00FD3597">
        <w:tab/>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 – ЭБС «IPRbooks»</w:t>
      </w:r>
    </w:p>
    <w:p w:rsidR="005D7799" w:rsidRPr="00B71B50" w:rsidRDefault="005D7799" w:rsidP="00BE2F9D">
      <w:pPr>
        <w:pStyle w:val="ListParagraph"/>
        <w:ind w:left="0" w:firstLine="709"/>
        <w:jc w:val="both"/>
      </w:pPr>
      <w:r>
        <w:tab/>
      </w:r>
      <w:r>
        <w:tab/>
      </w:r>
    </w:p>
    <w:p w:rsidR="005D7799" w:rsidRDefault="005D7799" w:rsidP="00F008F2">
      <w:pPr>
        <w:pStyle w:val="ListParagraph"/>
        <w:numPr>
          <w:ilvl w:val="1"/>
          <w:numId w:val="35"/>
        </w:numPr>
        <w:ind w:left="0" w:firstLine="709"/>
        <w:jc w:val="both"/>
        <w:rPr>
          <w:b/>
        </w:rPr>
      </w:pPr>
      <w:r w:rsidRPr="002A6925">
        <w:rPr>
          <w:b/>
        </w:rPr>
        <w:t>Дополнительная учебная литература:</w:t>
      </w:r>
    </w:p>
    <w:p w:rsidR="005D7799" w:rsidRDefault="005D7799" w:rsidP="00F008F2">
      <w:pPr>
        <w:pStyle w:val="ListParagraph"/>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Электрон.текстовые данные.– Москва: Альпина Паблишер, 2019.– 96 c. – Режим доступа: </w:t>
      </w:r>
      <w:hyperlink r:id="rId13" w:history="1">
        <w:r w:rsidRPr="002A6925">
          <w:rPr>
            <w:rStyle w:val="Hyperlink"/>
          </w:rPr>
          <w:t>http://www.iprbookshop.ru/82488.html</w:t>
        </w:r>
      </w:hyperlink>
      <w:r w:rsidRPr="002A6925">
        <w:t>. – ЭБС «IPRbooks»</w:t>
      </w:r>
      <w:r>
        <w:t>.</w:t>
      </w:r>
    </w:p>
    <w:p w:rsidR="005D7799" w:rsidRDefault="005D7799" w:rsidP="00F008F2">
      <w:pPr>
        <w:pStyle w:val="ListParagraph"/>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7768F8">
          <w:rPr>
            <w:rStyle w:val="Hyperlink"/>
          </w:rPr>
          <w:t>http://www.iprbookshop.ru/94683.html</w:t>
        </w:r>
      </w:hyperlink>
      <w:r>
        <w:t xml:space="preserve">. </w:t>
      </w:r>
      <w:r w:rsidRPr="00BE2F9D">
        <w:t>– ЭБС «IPRbooks»</w:t>
      </w:r>
      <w:r>
        <w:t>.</w:t>
      </w:r>
    </w:p>
    <w:p w:rsidR="005D7799" w:rsidRDefault="005D7799" w:rsidP="00F008F2">
      <w:pPr>
        <w:widowControl/>
        <w:autoSpaceDE/>
        <w:autoSpaceDN/>
        <w:adjustRightInd/>
        <w:ind w:firstLine="709"/>
        <w:jc w:val="both"/>
      </w:pPr>
      <w:r>
        <w:t xml:space="preserve">3. </w:t>
      </w:r>
      <w:r w:rsidRPr="00BE2F9D">
        <w:t>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«IPRbooks».</w:t>
      </w:r>
    </w:p>
    <w:p w:rsidR="005D7799" w:rsidRDefault="005D7799" w:rsidP="00F008F2">
      <w:pPr>
        <w:pStyle w:val="ListParagraph"/>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5" w:history="1">
        <w:r w:rsidRPr="007768F8">
          <w:rPr>
            <w:rStyle w:val="Hyperlink"/>
          </w:rPr>
          <w:t>http://www.iprbookshop.ru/63796.html</w:t>
        </w:r>
      </w:hyperlink>
      <w:r>
        <w:t xml:space="preserve">. </w:t>
      </w:r>
      <w:r w:rsidRPr="00BE2F9D">
        <w:t>– ЭБС «IPRbooks».</w:t>
      </w:r>
    </w:p>
    <w:p w:rsidR="005D7799" w:rsidRDefault="005D7799" w:rsidP="00F008F2">
      <w:pPr>
        <w:pStyle w:val="ListParagraph"/>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«IPRbooks».</w:t>
      </w:r>
    </w:p>
    <w:p w:rsidR="005D7799" w:rsidRPr="00BB7CC9" w:rsidRDefault="005D7799" w:rsidP="00F008F2">
      <w:pPr>
        <w:pStyle w:val="ListParagraph"/>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«IPRbooks».</w:t>
      </w:r>
    </w:p>
    <w:p w:rsidR="005D7799" w:rsidRDefault="005D7799" w:rsidP="00092C77">
      <w:pPr>
        <w:pStyle w:val="ListParagraph"/>
        <w:ind w:left="0"/>
        <w:jc w:val="both"/>
        <w:rPr>
          <w:b/>
        </w:rPr>
      </w:pPr>
    </w:p>
    <w:p w:rsidR="005D7799" w:rsidRPr="00F008F2" w:rsidRDefault="005D7799" w:rsidP="00F008F2">
      <w:pPr>
        <w:pStyle w:val="ListParagraph"/>
        <w:jc w:val="both"/>
        <w:rPr>
          <w:b/>
        </w:rPr>
      </w:pPr>
      <w:r w:rsidRPr="00F008F2">
        <w:rPr>
          <w:b/>
        </w:rPr>
        <w:t>7.3.Периодические издания</w:t>
      </w:r>
    </w:p>
    <w:p w:rsidR="005D7799" w:rsidRPr="00F008F2" w:rsidRDefault="005D7799" w:rsidP="00F008F2">
      <w:pPr>
        <w:pStyle w:val="ListParagraph"/>
        <w:ind w:left="0" w:firstLine="709"/>
        <w:jc w:val="both"/>
      </w:pPr>
      <w:r w:rsidRPr="00F008F2">
        <w:t>1. Вестник образования России [Электронный ресурс]: периодическое издание. Режим доступа: http://window.edu.ru/resource/582/32582</w:t>
      </w:r>
    </w:p>
    <w:p w:rsidR="005D7799" w:rsidRPr="00F008F2" w:rsidRDefault="005D7799" w:rsidP="00F008F2">
      <w:pPr>
        <w:pStyle w:val="ListParagraph"/>
        <w:ind w:left="0" w:firstLine="709"/>
        <w:jc w:val="both"/>
      </w:pPr>
      <w:r w:rsidRPr="00F008F2">
        <w:t>2. Педагогика [Электронный ресурс]: периодическое издание. Режим доступа: http://pedagogika-rao.ru/</w:t>
      </w:r>
    </w:p>
    <w:p w:rsidR="005D7799" w:rsidRPr="00F008F2" w:rsidRDefault="005D7799" w:rsidP="00F008F2">
      <w:pPr>
        <w:pStyle w:val="ListParagraph"/>
        <w:ind w:left="0" w:firstLine="709"/>
        <w:jc w:val="both"/>
      </w:pPr>
      <w:r w:rsidRPr="00F008F2">
        <w:t>3. Вопросы экономики. ISSN 0042-8736</w:t>
      </w:r>
    </w:p>
    <w:p w:rsidR="005D7799" w:rsidRPr="00F008F2" w:rsidRDefault="005D7799" w:rsidP="00F008F2">
      <w:pPr>
        <w:pStyle w:val="ListParagraph"/>
        <w:ind w:left="0" w:firstLine="709"/>
        <w:jc w:val="both"/>
      </w:pPr>
      <w:r w:rsidRPr="00F008F2">
        <w:t>4. Научный журнал "Экономические системы" ISSN 2309-2076</w:t>
      </w:r>
    </w:p>
    <w:p w:rsidR="005D7799" w:rsidRPr="00F008F2" w:rsidRDefault="005D7799" w:rsidP="00F008F2">
      <w:pPr>
        <w:pStyle w:val="ListParagraph"/>
        <w:ind w:left="0" w:firstLine="709"/>
        <w:jc w:val="both"/>
      </w:pPr>
      <w:r w:rsidRPr="00F008F2">
        <w:t>5. Международный научный журнал "Теория и практика общественного развития" ISSN 1815–4964</w:t>
      </w:r>
    </w:p>
    <w:p w:rsidR="005D7799" w:rsidRPr="00F008F2" w:rsidRDefault="005D7799" w:rsidP="00F008F2">
      <w:pPr>
        <w:pStyle w:val="ListParagraph"/>
        <w:ind w:left="0" w:firstLine="709"/>
        <w:jc w:val="both"/>
      </w:pPr>
      <w:r w:rsidRPr="00F008F2">
        <w:t>6. Управление экономическими системами: электронный научный журнал ISSN 1999-4516</w:t>
      </w:r>
    </w:p>
    <w:p w:rsidR="005D7799" w:rsidRPr="00F008F2" w:rsidRDefault="005D7799" w:rsidP="00F008F2">
      <w:pPr>
        <w:pStyle w:val="ListParagraph"/>
        <w:ind w:left="0" w:firstLine="709"/>
        <w:jc w:val="both"/>
      </w:pPr>
      <w:r w:rsidRPr="00F008F2">
        <w:t>7. Эффективное антикризисное управление ISSN 2078-8886 0.</w:t>
      </w:r>
    </w:p>
    <w:p w:rsidR="005D7799" w:rsidRPr="00F008F2" w:rsidRDefault="005D7799" w:rsidP="00F008F2">
      <w:pPr>
        <w:pStyle w:val="ListParagraph"/>
        <w:ind w:left="0" w:firstLine="709"/>
        <w:jc w:val="both"/>
      </w:pPr>
      <w:r w:rsidRPr="00F008F2">
        <w:t>8. Экономика: теория и практика ISSN 2224-042X</w:t>
      </w:r>
    </w:p>
    <w:p w:rsidR="005D7799" w:rsidRPr="00F008F2" w:rsidRDefault="005D7799" w:rsidP="00F008F2">
      <w:pPr>
        <w:pStyle w:val="ListParagraph"/>
        <w:ind w:left="0" w:firstLine="709"/>
        <w:jc w:val="both"/>
      </w:pPr>
      <w:r w:rsidRPr="00F008F2">
        <w:t>9. Менеджмент в России и за рубежом ISSN 1028-5857</w:t>
      </w:r>
    </w:p>
    <w:p w:rsidR="005D7799" w:rsidRDefault="005D7799" w:rsidP="00F008F2">
      <w:pPr>
        <w:pStyle w:val="ListParagraph"/>
        <w:ind w:left="0" w:firstLine="709"/>
        <w:jc w:val="both"/>
      </w:pPr>
      <w:r w:rsidRPr="00F008F2">
        <w:t>10. Научный журнал "Известия высших учебных заведений. Социология. Экономика. Политика" ISSN 1993-1824</w:t>
      </w:r>
    </w:p>
    <w:p w:rsidR="005D7799" w:rsidRPr="00F008F2" w:rsidRDefault="005D7799" w:rsidP="00F008F2">
      <w:pPr>
        <w:pStyle w:val="ListParagraph"/>
        <w:jc w:val="both"/>
      </w:pPr>
      <w:r>
        <w:t>11</w:t>
      </w:r>
      <w:r w:rsidRPr="00F008F2">
        <w:t xml:space="preserve">. газета «Коммерсант» www.kommersant.ru. </w:t>
      </w:r>
    </w:p>
    <w:p w:rsidR="005D7799" w:rsidRPr="00F008F2" w:rsidRDefault="005D7799" w:rsidP="00F008F2">
      <w:pPr>
        <w:pStyle w:val="ListParagraph"/>
        <w:jc w:val="both"/>
      </w:pPr>
      <w:r>
        <w:t>12</w:t>
      </w:r>
      <w:r w:rsidRPr="00F008F2">
        <w:t>.</w:t>
      </w:r>
      <w:r w:rsidRPr="00F008F2">
        <w:tab/>
        <w:t>журнала «Российский экономический журнал» www.rej.guu.ru.</w:t>
      </w:r>
    </w:p>
    <w:p w:rsidR="005D7799" w:rsidRDefault="005D7799" w:rsidP="00092C77">
      <w:pPr>
        <w:pStyle w:val="ListParagraph"/>
        <w:ind w:left="0"/>
        <w:jc w:val="both"/>
        <w:rPr>
          <w:b/>
        </w:rPr>
      </w:pPr>
    </w:p>
    <w:p w:rsidR="005D7799" w:rsidRPr="00F008F2" w:rsidRDefault="005D7799" w:rsidP="00F008F2">
      <w:pPr>
        <w:pStyle w:val="ListParagraph"/>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D7799" w:rsidRPr="00F008F2" w:rsidRDefault="005D7799" w:rsidP="00F008F2">
      <w:pPr>
        <w:pStyle w:val="ListParagraph"/>
        <w:ind w:left="0" w:firstLine="709"/>
        <w:jc w:val="both"/>
      </w:pPr>
      <w:r>
        <w:t>1</w:t>
      </w:r>
      <w:r w:rsidRPr="00F008F2">
        <w:t xml:space="preserve">. Интернет-браузер InternetExplorer (или любой другой). </w:t>
      </w:r>
    </w:p>
    <w:p w:rsidR="005D7799" w:rsidRPr="00F008F2" w:rsidRDefault="005D7799" w:rsidP="00F008F2">
      <w:pPr>
        <w:pStyle w:val="ListParagraph"/>
        <w:ind w:left="0" w:firstLine="709"/>
        <w:jc w:val="both"/>
      </w:pPr>
      <w:r>
        <w:t>2</w:t>
      </w:r>
      <w:r w:rsidRPr="00F008F2">
        <w:t>.Электронная библиотечная система IPRbookswww.iprbookshop.ru</w:t>
      </w:r>
    </w:p>
    <w:p w:rsidR="005D7799" w:rsidRPr="00A76DA0" w:rsidRDefault="005D7799" w:rsidP="00A76DA0">
      <w:pPr>
        <w:pStyle w:val="ListParagraph"/>
        <w:ind w:left="0" w:firstLine="709"/>
        <w:jc w:val="both"/>
      </w:pPr>
      <w:r>
        <w:t xml:space="preserve">3. </w:t>
      </w:r>
      <w:r w:rsidRPr="00A76DA0">
        <w:t>www.zipsites.ru – бесплатная электронная Интернет библиотека.</w:t>
      </w:r>
    </w:p>
    <w:p w:rsidR="005D7799" w:rsidRPr="00A76DA0" w:rsidRDefault="005D7799" w:rsidP="00A76DA0">
      <w:pPr>
        <w:pStyle w:val="ListParagraph"/>
        <w:ind w:left="0" w:firstLine="709"/>
        <w:jc w:val="both"/>
      </w:pPr>
      <w:r>
        <w:t>4</w:t>
      </w:r>
      <w:r w:rsidRPr="00A76DA0">
        <w:t xml:space="preserve">. www.elibraru.ru – бесплатная электронная Интернет библиотека. </w:t>
      </w:r>
    </w:p>
    <w:p w:rsidR="005D7799" w:rsidRPr="00A76DA0" w:rsidRDefault="005D7799" w:rsidP="00A76DA0">
      <w:pPr>
        <w:pStyle w:val="ListParagraph"/>
        <w:ind w:left="0" w:firstLine="709"/>
        <w:jc w:val="both"/>
      </w:pPr>
      <w:r>
        <w:t>5</w:t>
      </w:r>
      <w:r w:rsidRPr="00A76DA0">
        <w:t>. www.big.libraru.info – большая  электронная библиотека.</w:t>
      </w:r>
    </w:p>
    <w:p w:rsidR="005D7799" w:rsidRDefault="005D7799" w:rsidP="00092C77">
      <w:pPr>
        <w:pStyle w:val="ListParagraph"/>
        <w:ind w:left="0"/>
        <w:jc w:val="both"/>
        <w:rPr>
          <w:b/>
        </w:rPr>
      </w:pPr>
    </w:p>
    <w:p w:rsidR="005D7799" w:rsidRPr="00A76DA0" w:rsidRDefault="005D7799" w:rsidP="00A76DA0">
      <w:pPr>
        <w:pStyle w:val="ListParagraph"/>
        <w:jc w:val="both"/>
        <w:rPr>
          <w:b/>
          <w:i/>
        </w:rPr>
      </w:pPr>
      <w:r w:rsidRPr="00A76DA0">
        <w:rPr>
          <w:b/>
          <w:i/>
        </w:rPr>
        <w:t>9.</w:t>
      </w:r>
      <w:r w:rsidRPr="00A76DA0">
        <w:rPr>
          <w:b/>
          <w:i/>
        </w:rPr>
        <w:tab/>
        <w:t>Методические указания для обучающихся по освоению дисциплины (модуля)</w:t>
      </w:r>
    </w:p>
    <w:p w:rsidR="005D7799" w:rsidRPr="00A76DA0" w:rsidRDefault="005D7799" w:rsidP="00A76DA0">
      <w:pPr>
        <w:pStyle w:val="ListParagraph"/>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D7799" w:rsidRPr="00A76DA0" w:rsidRDefault="005D7799" w:rsidP="00A76DA0">
      <w:pPr>
        <w:pStyle w:val="ListParagraph"/>
        <w:ind w:left="0" w:firstLine="709"/>
        <w:jc w:val="both"/>
      </w:pPr>
      <w:r w:rsidRPr="00A76DA0">
        <w:t>Самостоятельная работа студентов складывается из следующих составляющих:</w:t>
      </w:r>
    </w:p>
    <w:p w:rsidR="005D7799" w:rsidRPr="00A76DA0" w:rsidRDefault="005D7799" w:rsidP="00A76DA0">
      <w:pPr>
        <w:pStyle w:val="ListParagraph"/>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D7799" w:rsidRPr="00A76DA0" w:rsidRDefault="005D7799" w:rsidP="00A76DA0">
      <w:pPr>
        <w:pStyle w:val="ListParagraph"/>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D7799" w:rsidRPr="00A76DA0" w:rsidRDefault="005D7799" w:rsidP="00A76DA0">
      <w:pPr>
        <w:pStyle w:val="ListParagraph"/>
        <w:ind w:left="0" w:firstLine="709"/>
        <w:jc w:val="both"/>
      </w:pPr>
      <w:r w:rsidRPr="00A76DA0">
        <w:t>•</w:t>
      </w:r>
      <w:r w:rsidRPr="00A76DA0">
        <w:tab/>
        <w:t>выполнение самостоятельных практических работ;</w:t>
      </w:r>
    </w:p>
    <w:p w:rsidR="005D7799" w:rsidRPr="00A76DA0" w:rsidRDefault="005D7799" w:rsidP="00A76DA0">
      <w:pPr>
        <w:pStyle w:val="ListParagraph"/>
        <w:ind w:left="0" w:firstLine="709"/>
        <w:jc w:val="both"/>
      </w:pPr>
      <w:r w:rsidRPr="00A76DA0">
        <w:t>•</w:t>
      </w:r>
      <w:r w:rsidRPr="00A76DA0">
        <w:tab/>
        <w:t>подготовка к  экзаменам (зачетам)  непосредственно перед ними.</w:t>
      </w:r>
    </w:p>
    <w:p w:rsidR="005D7799" w:rsidRPr="00A76DA0" w:rsidRDefault="005D7799" w:rsidP="00A76DA0">
      <w:pPr>
        <w:pStyle w:val="ListParagraph"/>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D7799" w:rsidRPr="00A76DA0" w:rsidRDefault="005D7799" w:rsidP="00A76DA0">
      <w:pPr>
        <w:pStyle w:val="ListParagraph"/>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D7799" w:rsidRPr="00A76DA0" w:rsidRDefault="005D7799" w:rsidP="00A76DA0">
      <w:pPr>
        <w:pStyle w:val="ListParagraph"/>
        <w:ind w:left="0" w:firstLine="709"/>
        <w:jc w:val="both"/>
      </w:pPr>
      <w:r w:rsidRPr="00A76DA0">
        <w:t>Для успешной сдачи  экзамена (зачета)  рекомендуется соблюдать следующие правила:</w:t>
      </w:r>
    </w:p>
    <w:p w:rsidR="005D7799" w:rsidRPr="00A76DA0" w:rsidRDefault="005D7799" w:rsidP="00A76DA0">
      <w:pPr>
        <w:pStyle w:val="ListParagraph"/>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D7799" w:rsidRPr="00A76DA0" w:rsidRDefault="005D7799" w:rsidP="00A76DA0">
      <w:pPr>
        <w:pStyle w:val="ListParagraph"/>
        <w:ind w:left="0" w:firstLine="709"/>
        <w:jc w:val="both"/>
      </w:pPr>
      <w:r w:rsidRPr="00A76DA0">
        <w:t>•</w:t>
      </w:r>
      <w:r w:rsidRPr="00A76DA0">
        <w:tab/>
        <w:t xml:space="preserve">Интенсивная подготовка должна начаться не позднее, чем за месяц до экзамена. </w:t>
      </w:r>
    </w:p>
    <w:p w:rsidR="005D7799" w:rsidRPr="00A76DA0" w:rsidRDefault="005D7799" w:rsidP="00A76DA0">
      <w:pPr>
        <w:pStyle w:val="ListParagraph"/>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D7799" w:rsidRPr="00A76DA0" w:rsidRDefault="005D7799" w:rsidP="00A76DA0">
      <w:pPr>
        <w:pStyle w:val="ListParagraph"/>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D7799" w:rsidRPr="00A76DA0" w:rsidRDefault="005D7799" w:rsidP="00A76DA0">
      <w:pPr>
        <w:pStyle w:val="ListParagraph"/>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D7799" w:rsidRPr="00A76DA0" w:rsidRDefault="005D7799" w:rsidP="00A76DA0">
      <w:pPr>
        <w:pStyle w:val="ListParagraph"/>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D7799" w:rsidRPr="00A76DA0" w:rsidRDefault="005D7799" w:rsidP="00A76DA0">
      <w:pPr>
        <w:pStyle w:val="ListParagraph"/>
        <w:jc w:val="both"/>
        <w:rPr>
          <w:b/>
        </w:rPr>
      </w:pPr>
    </w:p>
    <w:p w:rsidR="005D7799" w:rsidRPr="00A76DA0" w:rsidRDefault="005D7799" w:rsidP="00A76DA0">
      <w:pPr>
        <w:pStyle w:val="ListParagraph"/>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D7799" w:rsidRPr="005E218E" w:rsidRDefault="005D7799" w:rsidP="00A76DA0">
      <w:pPr>
        <w:pStyle w:val="ListParagraph"/>
        <w:ind w:left="0" w:firstLine="709"/>
        <w:jc w:val="both"/>
      </w:pPr>
      <w:r w:rsidRPr="005E218E">
        <w:t xml:space="preserve">1. </w:t>
      </w:r>
      <w:r w:rsidRPr="00A76DA0">
        <w:t>Операционнаясистема</w:t>
      </w:r>
      <w:r w:rsidRPr="005E218E">
        <w:t xml:space="preserve"> </w:t>
      </w:r>
      <w:r w:rsidRPr="00A76DA0">
        <w:rPr>
          <w:lang w:val="en-US"/>
        </w:rPr>
        <w:t>Microsoft</w:t>
      </w:r>
      <w:r w:rsidRPr="005E218E">
        <w:t xml:space="preserve"> </w:t>
      </w:r>
      <w:r w:rsidRPr="00A76DA0">
        <w:rPr>
          <w:lang w:val="en-US"/>
        </w:rPr>
        <w:t>Windows</w:t>
      </w:r>
    </w:p>
    <w:p w:rsidR="005D7799" w:rsidRPr="005E218E" w:rsidRDefault="005D7799" w:rsidP="00A76DA0">
      <w:pPr>
        <w:pStyle w:val="ListParagraph"/>
        <w:ind w:left="0" w:firstLine="709"/>
        <w:jc w:val="both"/>
      </w:pPr>
      <w:r w:rsidRPr="005E218E">
        <w:t xml:space="preserve">2. </w:t>
      </w:r>
      <w:r w:rsidRPr="00A76DA0">
        <w:rPr>
          <w:lang w:val="en-US"/>
        </w:rPr>
        <w:t>Microsoft</w:t>
      </w:r>
      <w:r w:rsidRPr="005E218E">
        <w:t xml:space="preserve"> </w:t>
      </w:r>
      <w:r w:rsidRPr="00A76DA0">
        <w:rPr>
          <w:lang w:val="en-US"/>
        </w:rPr>
        <w:t>Office</w:t>
      </w:r>
      <w:r w:rsidRPr="005E218E">
        <w:t xml:space="preserve"> 2010-2016</w:t>
      </w:r>
    </w:p>
    <w:p w:rsidR="005D7799" w:rsidRPr="005E218E" w:rsidRDefault="005D7799" w:rsidP="00A76DA0">
      <w:pPr>
        <w:pStyle w:val="ListParagraph"/>
        <w:ind w:left="0" w:firstLine="709"/>
        <w:jc w:val="both"/>
      </w:pPr>
      <w:r w:rsidRPr="005E218E">
        <w:t xml:space="preserve">3. </w:t>
      </w:r>
      <w:r w:rsidRPr="00A76DA0">
        <w:t>Антивирус</w:t>
      </w:r>
      <w:r w:rsidRPr="005E218E">
        <w:t xml:space="preserve"> </w:t>
      </w:r>
      <w:r w:rsidRPr="00A76DA0">
        <w:rPr>
          <w:lang w:val="en-US"/>
        </w:rPr>
        <w:t>Kaspersky</w:t>
      </w:r>
      <w:r w:rsidRPr="005E218E">
        <w:t xml:space="preserve"> </w:t>
      </w:r>
      <w:r w:rsidRPr="00A76DA0">
        <w:rPr>
          <w:lang w:val="en-US"/>
        </w:rPr>
        <w:t>Endpoint</w:t>
      </w:r>
      <w:r w:rsidRPr="005E218E">
        <w:t xml:space="preserve"> </w:t>
      </w:r>
      <w:r w:rsidRPr="00A76DA0">
        <w:rPr>
          <w:lang w:val="en-US"/>
        </w:rPr>
        <w:t>Security</w:t>
      </w:r>
    </w:p>
    <w:p w:rsidR="005D7799" w:rsidRPr="005E218E" w:rsidRDefault="005D7799" w:rsidP="00A76DA0">
      <w:pPr>
        <w:pStyle w:val="ListParagraph"/>
        <w:ind w:left="0" w:firstLine="709"/>
        <w:jc w:val="both"/>
      </w:pPr>
      <w:r w:rsidRPr="005E218E">
        <w:t xml:space="preserve">4. </w:t>
      </w:r>
      <w:r w:rsidRPr="00A76DA0">
        <w:t>Программадляработыс</w:t>
      </w:r>
      <w:r w:rsidRPr="00A76DA0">
        <w:rPr>
          <w:lang w:val="en-US"/>
        </w:rPr>
        <w:t>pdf</w:t>
      </w:r>
      <w:r w:rsidRPr="00A76DA0">
        <w:t>файлами</w:t>
      </w:r>
      <w:r w:rsidRPr="005E218E">
        <w:t xml:space="preserve"> </w:t>
      </w:r>
      <w:r w:rsidRPr="00A76DA0">
        <w:rPr>
          <w:lang w:val="en-US"/>
        </w:rPr>
        <w:t>Adobe</w:t>
      </w:r>
      <w:r w:rsidRPr="005E218E">
        <w:t xml:space="preserve"> </w:t>
      </w:r>
      <w:r w:rsidRPr="00A76DA0">
        <w:rPr>
          <w:lang w:val="en-US"/>
        </w:rPr>
        <w:t>Reader</w:t>
      </w:r>
    </w:p>
    <w:p w:rsidR="005D7799" w:rsidRPr="00A76DA0" w:rsidRDefault="005D7799" w:rsidP="00A76DA0">
      <w:pPr>
        <w:pStyle w:val="ListParagraph"/>
        <w:ind w:left="0" w:firstLine="709"/>
        <w:jc w:val="both"/>
      </w:pPr>
      <w:r w:rsidRPr="00A76DA0">
        <w:t>5. Архиватор 7-zip</w:t>
      </w:r>
    </w:p>
    <w:p w:rsidR="005D7799" w:rsidRPr="00A76DA0" w:rsidRDefault="005D7799" w:rsidP="00A76DA0">
      <w:pPr>
        <w:pStyle w:val="ListParagraph"/>
        <w:ind w:left="0" w:firstLine="709"/>
        <w:jc w:val="both"/>
      </w:pPr>
      <w:r w:rsidRPr="00A76DA0">
        <w:t>6. Справочно-правовая система Консультант Плюс</w:t>
      </w:r>
    </w:p>
    <w:p w:rsidR="005D7799" w:rsidRPr="00A76DA0" w:rsidRDefault="005D7799" w:rsidP="00A76DA0">
      <w:pPr>
        <w:pStyle w:val="ListParagraph"/>
        <w:ind w:left="0" w:firstLine="709"/>
        <w:jc w:val="both"/>
      </w:pPr>
      <w:r w:rsidRPr="00A76DA0">
        <w:t>7. Справочно-правовая система Гарант</w:t>
      </w:r>
    </w:p>
    <w:p w:rsidR="005D7799" w:rsidRDefault="005D7799" w:rsidP="00092C77">
      <w:pPr>
        <w:pStyle w:val="ListParagraph"/>
        <w:ind w:left="0"/>
        <w:jc w:val="both"/>
        <w:rPr>
          <w:b/>
        </w:rPr>
      </w:pPr>
    </w:p>
    <w:p w:rsidR="005D7799" w:rsidRPr="00DF6AF6" w:rsidRDefault="005D7799" w:rsidP="00DF6AF6">
      <w:pPr>
        <w:pStyle w:val="ListParagraph"/>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5D7799" w:rsidRPr="00DF6AF6" w:rsidRDefault="005D7799" w:rsidP="00DF6AF6">
      <w:pPr>
        <w:pStyle w:val="ListParagraph"/>
        <w:jc w:val="both"/>
      </w:pPr>
      <w:r w:rsidRPr="00DF6AF6">
        <w:t>1.Проектор, ноутбук</w:t>
      </w:r>
    </w:p>
    <w:p w:rsidR="005D7799" w:rsidRPr="00DF6AF6" w:rsidRDefault="005D7799" w:rsidP="00DF6AF6">
      <w:pPr>
        <w:pStyle w:val="ListParagraph"/>
        <w:jc w:val="both"/>
      </w:pPr>
      <w:r w:rsidRPr="00DF6AF6">
        <w:t xml:space="preserve">2.Проекционный экран </w:t>
      </w:r>
    </w:p>
    <w:p w:rsidR="005D7799" w:rsidRPr="00DF6AF6" w:rsidRDefault="005D7799" w:rsidP="00DF6AF6">
      <w:pPr>
        <w:pStyle w:val="ListParagraph"/>
        <w:jc w:val="both"/>
      </w:pPr>
      <w:r w:rsidRPr="00DF6AF6">
        <w:t>3.Колонки</w:t>
      </w:r>
    </w:p>
    <w:p w:rsidR="005D7799" w:rsidRPr="00DF6AF6" w:rsidRDefault="005D7799" w:rsidP="00DF6AF6">
      <w:pPr>
        <w:pStyle w:val="ListParagraph"/>
        <w:jc w:val="both"/>
        <w:rPr>
          <w:b/>
        </w:rPr>
      </w:pPr>
    </w:p>
    <w:p w:rsidR="005D7799" w:rsidRPr="00DF6AF6" w:rsidRDefault="005D7799" w:rsidP="00DF6AF6">
      <w:pPr>
        <w:pStyle w:val="ListParagraph"/>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D7799" w:rsidRPr="00DF6AF6" w:rsidRDefault="005D7799" w:rsidP="00DF6AF6">
      <w:pPr>
        <w:pStyle w:val="ListParagraph"/>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D7799" w:rsidRPr="00DF6AF6" w:rsidRDefault="005D7799" w:rsidP="00DF6AF6">
      <w:pPr>
        <w:pStyle w:val="ListParagraph"/>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7799" w:rsidRPr="00DF6AF6" w:rsidRDefault="005D7799" w:rsidP="00DF6AF6">
      <w:pPr>
        <w:pStyle w:val="ListParagraph"/>
        <w:jc w:val="both"/>
        <w:rPr>
          <w:b/>
        </w:rPr>
      </w:pPr>
    </w:p>
    <w:p w:rsidR="005D7799" w:rsidRPr="00DF6AF6" w:rsidRDefault="005D7799" w:rsidP="008F02A5">
      <w:pPr>
        <w:pStyle w:val="ListParagraph"/>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D7799" w:rsidRPr="008F02A5" w:rsidRDefault="005D7799" w:rsidP="00DF6AF6">
      <w:pPr>
        <w:pStyle w:val="ListParagraph"/>
        <w:jc w:val="both"/>
      </w:pPr>
      <w:r w:rsidRPr="008F02A5">
        <w:t>- чтение проблемно-информационных лекций с использованием доски и видеоматериалов;</w:t>
      </w:r>
    </w:p>
    <w:p w:rsidR="005D7799" w:rsidRPr="008F02A5" w:rsidRDefault="005D7799" w:rsidP="00DF6AF6">
      <w:pPr>
        <w:pStyle w:val="ListParagraph"/>
        <w:jc w:val="both"/>
      </w:pPr>
      <w:r w:rsidRPr="008F02A5">
        <w:t>- практические занятия;</w:t>
      </w:r>
    </w:p>
    <w:p w:rsidR="005D7799" w:rsidRPr="008F02A5" w:rsidRDefault="005D7799" w:rsidP="00DF6AF6">
      <w:pPr>
        <w:pStyle w:val="ListParagraph"/>
        <w:jc w:val="both"/>
      </w:pPr>
      <w:r w:rsidRPr="008F02A5">
        <w:t>- контрольные опросы;</w:t>
      </w:r>
    </w:p>
    <w:p w:rsidR="005D7799" w:rsidRPr="008F02A5" w:rsidRDefault="005D7799" w:rsidP="00DF6AF6">
      <w:pPr>
        <w:pStyle w:val="ListParagraph"/>
        <w:jc w:val="both"/>
      </w:pPr>
      <w:r w:rsidRPr="008F02A5">
        <w:t>- консультации;</w:t>
      </w:r>
    </w:p>
    <w:p w:rsidR="005D7799" w:rsidRPr="008F02A5" w:rsidRDefault="005D7799" w:rsidP="00DF6AF6">
      <w:pPr>
        <w:pStyle w:val="ListParagraph"/>
        <w:jc w:val="both"/>
      </w:pPr>
      <w:r w:rsidRPr="008F02A5">
        <w:t>- самостоятельная работа с учебной литературой;</w:t>
      </w:r>
    </w:p>
    <w:p w:rsidR="005D7799" w:rsidRPr="008F02A5" w:rsidRDefault="005D7799" w:rsidP="00DF6AF6">
      <w:pPr>
        <w:pStyle w:val="ListParagraph"/>
        <w:jc w:val="both"/>
      </w:pPr>
      <w:r w:rsidRPr="008F02A5">
        <w:t>- подготовка и обсуждение презентаций.</w:t>
      </w:r>
    </w:p>
    <w:p w:rsidR="005D7799" w:rsidRDefault="005D7799" w:rsidP="00DF6AF6">
      <w:pPr>
        <w:pStyle w:val="ListParagraph"/>
        <w:jc w:val="both"/>
        <w:rPr>
          <w:b/>
        </w:rPr>
      </w:pPr>
    </w:p>
    <w:p w:rsidR="005D7799" w:rsidRPr="00DF6AF6" w:rsidRDefault="005D7799" w:rsidP="00DF6AF6">
      <w:pPr>
        <w:pStyle w:val="ListParagraph"/>
        <w:jc w:val="both"/>
        <w:rPr>
          <w:b/>
        </w:rPr>
      </w:pPr>
      <w:r w:rsidRPr="00DF6AF6">
        <w:rPr>
          <w:b/>
        </w:rPr>
        <w:t>12.2. Активные и интерактивные методы и формы обучения</w:t>
      </w:r>
    </w:p>
    <w:p w:rsidR="005D7799" w:rsidRPr="008F02A5" w:rsidRDefault="005D7799" w:rsidP="008F02A5">
      <w:pPr>
        <w:pStyle w:val="ListParagraph"/>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деловая игра, </w:t>
      </w:r>
      <w:r w:rsidRPr="008F02A5">
        <w:rPr>
          <w:i/>
        </w:rPr>
        <w:t>круглый стол, диспут, беседа, дискуссия, мини-конференция и др.) используются следующие:</w:t>
      </w:r>
    </w:p>
    <w:p w:rsidR="005D7799" w:rsidRPr="008F02A5" w:rsidRDefault="005D7799" w:rsidP="008F02A5">
      <w:pPr>
        <w:pStyle w:val="ListParagraph"/>
        <w:ind w:left="0" w:firstLine="709"/>
        <w:jc w:val="both"/>
        <w:rPr>
          <w:i/>
        </w:rPr>
      </w:pPr>
      <w:r w:rsidRPr="008F02A5">
        <w:rPr>
          <w:i/>
        </w:rPr>
        <w:t>- творческие задания;</w:t>
      </w:r>
    </w:p>
    <w:p w:rsidR="005D7799" w:rsidRPr="008F02A5" w:rsidRDefault="005D7799" w:rsidP="008F02A5">
      <w:pPr>
        <w:pStyle w:val="ListParagraph"/>
        <w:ind w:left="0" w:firstLine="709"/>
        <w:jc w:val="both"/>
        <w:rPr>
          <w:i/>
        </w:rPr>
      </w:pPr>
      <w:r w:rsidRPr="008F02A5">
        <w:rPr>
          <w:i/>
        </w:rPr>
        <w:t>- сообщения с анализом;</w:t>
      </w:r>
    </w:p>
    <w:p w:rsidR="005D7799" w:rsidRDefault="005D7799" w:rsidP="008F02A5">
      <w:pPr>
        <w:pStyle w:val="ListParagraph"/>
        <w:ind w:left="0" w:firstLine="709"/>
        <w:jc w:val="both"/>
        <w:rPr>
          <w:i/>
        </w:rPr>
      </w:pPr>
      <w:r w:rsidRPr="008F02A5">
        <w:rPr>
          <w:i/>
        </w:rPr>
        <w:t xml:space="preserve"> - анализ проблемных ситуаций</w:t>
      </w:r>
      <w:r>
        <w:rPr>
          <w:i/>
        </w:rPr>
        <w:t>;</w:t>
      </w:r>
    </w:p>
    <w:p w:rsidR="005D7799" w:rsidRDefault="005D7799" w:rsidP="008F02A5">
      <w:pPr>
        <w:pStyle w:val="ListParagraph"/>
        <w:ind w:left="0" w:firstLine="709"/>
        <w:jc w:val="both"/>
        <w:rPr>
          <w:i/>
        </w:rPr>
      </w:pPr>
      <w:r>
        <w:rPr>
          <w:i/>
        </w:rPr>
        <w:t>- деловая игра;</w:t>
      </w:r>
    </w:p>
    <w:p w:rsidR="005D7799" w:rsidRPr="008F02A5" w:rsidRDefault="005D7799" w:rsidP="008F02A5">
      <w:pPr>
        <w:pStyle w:val="ListParagraph"/>
        <w:ind w:left="0" w:firstLine="709"/>
        <w:jc w:val="both"/>
        <w:rPr>
          <w:i/>
        </w:rPr>
      </w:pPr>
      <w:r>
        <w:rPr>
          <w:i/>
        </w:rPr>
        <w:t>- дискуссия;</w:t>
      </w:r>
    </w:p>
    <w:p w:rsidR="005D7799" w:rsidRPr="008F02A5" w:rsidRDefault="005D7799" w:rsidP="008F02A5">
      <w:pPr>
        <w:pStyle w:val="ListParagraph"/>
        <w:ind w:left="0" w:firstLine="709"/>
        <w:jc w:val="both"/>
        <w:rPr>
          <w:i/>
        </w:rPr>
      </w:pPr>
      <w:r w:rsidRPr="008F02A5">
        <w:rPr>
          <w:i/>
        </w:rPr>
        <w:t>-беседа.</w:t>
      </w:r>
    </w:p>
    <w:p w:rsidR="005D7799" w:rsidRPr="008F02A5" w:rsidRDefault="005D7799" w:rsidP="008F02A5">
      <w:pPr>
        <w:pStyle w:val="ListParagraph"/>
        <w:ind w:left="0" w:firstLine="709"/>
        <w:jc w:val="both"/>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Pr="00DC11F5" w:rsidRDefault="005D7799" w:rsidP="008F02A5">
      <w:pPr>
        <w:jc w:val="right"/>
      </w:pPr>
      <w:r w:rsidRPr="00DC11F5">
        <w:t xml:space="preserve">Приложение </w:t>
      </w:r>
    </w:p>
    <w:p w:rsidR="005D7799" w:rsidRPr="00DC11F5" w:rsidRDefault="005D7799" w:rsidP="008F02A5">
      <w:pPr>
        <w:jc w:val="right"/>
      </w:pPr>
    </w:p>
    <w:p w:rsidR="005D7799" w:rsidRPr="00DC11F5" w:rsidRDefault="005D7799" w:rsidP="008F02A5">
      <w:pPr>
        <w:jc w:val="center"/>
      </w:pPr>
    </w:p>
    <w:p w:rsidR="005D7799" w:rsidRPr="00DC11F5" w:rsidRDefault="005D7799" w:rsidP="008F02A5"/>
    <w:p w:rsidR="005D7799" w:rsidRPr="00DC11F5" w:rsidRDefault="005D7799" w:rsidP="008F02A5">
      <w:pPr>
        <w:jc w:val="right"/>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rPr>
          <w:b/>
          <w:bCs/>
        </w:rPr>
      </w:pPr>
      <w:r w:rsidRPr="00DC11F5">
        <w:rPr>
          <w:b/>
          <w:bCs/>
        </w:rPr>
        <w:t xml:space="preserve">ФОНД ОЦЕНОЧНЫХ СРЕДСТВ </w:t>
      </w:r>
    </w:p>
    <w:p w:rsidR="005D7799" w:rsidRPr="00DC11F5" w:rsidRDefault="005D7799" w:rsidP="008F02A5">
      <w:pPr>
        <w:jc w:val="center"/>
        <w:rPr>
          <w:b/>
          <w:bCs/>
        </w:rPr>
      </w:pPr>
      <w:r w:rsidRPr="00DC11F5">
        <w:rPr>
          <w:b/>
          <w:bCs/>
        </w:rPr>
        <w:t>ДЛЯ ПРОВЕДЕНИЯ ПРОМЕЖУТОЧНОЙ АТТЕСТАЦИИ</w:t>
      </w:r>
    </w:p>
    <w:p w:rsidR="005D7799" w:rsidRPr="00DC11F5" w:rsidRDefault="005D7799" w:rsidP="008F02A5">
      <w:pPr>
        <w:jc w:val="center"/>
        <w:rPr>
          <w:b/>
          <w:bCs/>
        </w:rPr>
      </w:pPr>
      <w:r w:rsidRPr="00DC11F5">
        <w:rPr>
          <w:b/>
          <w:bCs/>
        </w:rPr>
        <w:t>ПО ДИСЦИПЛИНЕ</w:t>
      </w:r>
    </w:p>
    <w:p w:rsidR="005D7799" w:rsidRPr="00DC11F5" w:rsidRDefault="005D7799" w:rsidP="008F02A5">
      <w:pPr>
        <w:jc w:val="center"/>
        <w:rPr>
          <w:b/>
          <w:bCs/>
        </w:rPr>
      </w:pPr>
    </w:p>
    <w:p w:rsidR="005D7799" w:rsidRPr="00DC11F5" w:rsidRDefault="005D7799" w:rsidP="008F02A5">
      <w:pPr>
        <w:jc w:val="center"/>
        <w:rPr>
          <w:b/>
          <w:bCs/>
        </w:rPr>
      </w:pPr>
    </w:p>
    <w:p w:rsidR="005D7799" w:rsidRPr="00DC11F5" w:rsidRDefault="005D7799" w:rsidP="008F02A5">
      <w:pPr>
        <w:tabs>
          <w:tab w:val="left" w:leader="underscore" w:pos="9856"/>
        </w:tabs>
        <w:jc w:val="center"/>
        <w:rPr>
          <w:b/>
          <w:bCs/>
        </w:rPr>
      </w:pPr>
      <w:r w:rsidRPr="00DC11F5">
        <w:rPr>
          <w:b/>
          <w:bCs/>
        </w:rPr>
        <w:t>«</w:t>
      </w:r>
      <w:r>
        <w:rPr>
          <w:b/>
          <w:bCs/>
        </w:rPr>
        <w:t>Теория мотивации</w:t>
      </w:r>
      <w:r w:rsidRPr="00DC11F5">
        <w:rPr>
          <w:b/>
          <w:bCs/>
        </w:rPr>
        <w:t>»</w:t>
      </w:r>
    </w:p>
    <w:p w:rsidR="005D7799" w:rsidRPr="00DC11F5" w:rsidRDefault="005D7799" w:rsidP="008F02A5">
      <w:pPr>
        <w:jc w:val="cente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p>
    <w:p w:rsidR="005D7799" w:rsidRDefault="005D7799" w:rsidP="00092C77">
      <w:pPr>
        <w:pStyle w:val="ListParagraph"/>
        <w:ind w:left="0"/>
        <w:jc w:val="both"/>
        <w:rPr>
          <w:b/>
        </w:rPr>
      </w:pPr>
      <w:r w:rsidRPr="003B73E4">
        <w:rPr>
          <w:b/>
        </w:rPr>
        <w:t>1.</w:t>
      </w:r>
      <w:r w:rsidRPr="003B73E4">
        <w:rPr>
          <w:b/>
        </w:rPr>
        <w:tab/>
        <w:t>Паспорт компетенций</w:t>
      </w:r>
    </w:p>
    <w:p w:rsidR="005D7799" w:rsidRDefault="005D7799" w:rsidP="00092C77">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406"/>
        <w:gridCol w:w="1702"/>
        <w:gridCol w:w="5108"/>
      </w:tblGrid>
      <w:tr w:rsidR="005D7799" w:rsidTr="00873E91">
        <w:tc>
          <w:tcPr>
            <w:tcW w:w="3406" w:type="dxa"/>
          </w:tcPr>
          <w:p w:rsidR="005D7799" w:rsidRPr="008D74C9" w:rsidRDefault="005D7799" w:rsidP="00873E91">
            <w:pPr>
              <w:jc w:val="center"/>
            </w:pPr>
            <w:r w:rsidRPr="008D74C9">
              <w:t>Код оцениваемой компетенции (или её части)</w:t>
            </w:r>
          </w:p>
        </w:tc>
        <w:tc>
          <w:tcPr>
            <w:tcW w:w="1702" w:type="dxa"/>
          </w:tcPr>
          <w:p w:rsidR="005D7799" w:rsidRPr="008D74C9" w:rsidRDefault="005D7799" w:rsidP="00873E91">
            <w:pPr>
              <w:jc w:val="center"/>
            </w:pPr>
            <w:r w:rsidRPr="008D74C9">
              <w:t>Вид контроля</w:t>
            </w:r>
          </w:p>
        </w:tc>
        <w:tc>
          <w:tcPr>
            <w:tcW w:w="5108" w:type="dxa"/>
          </w:tcPr>
          <w:p w:rsidR="005D7799" w:rsidRDefault="005D7799" w:rsidP="00873E91">
            <w:pPr>
              <w:jc w:val="center"/>
            </w:pPr>
            <w:r w:rsidRPr="008D74C9">
              <w:t>Компонент фонда оценочных средств</w:t>
            </w:r>
          </w:p>
        </w:tc>
      </w:tr>
      <w:tr w:rsidR="005D7799" w:rsidTr="00873E91">
        <w:tc>
          <w:tcPr>
            <w:tcW w:w="3406" w:type="dxa"/>
          </w:tcPr>
          <w:p w:rsidR="005D7799" w:rsidRPr="004F0E42" w:rsidRDefault="005D7799" w:rsidP="00873E91">
            <w:pPr>
              <w:pStyle w:val="ListParagraph"/>
              <w:ind w:left="0"/>
              <w:jc w:val="both"/>
            </w:pPr>
            <w:r w:rsidRPr="004F0E42">
              <w:t>ПК-1</w:t>
            </w:r>
          </w:p>
        </w:tc>
        <w:tc>
          <w:tcPr>
            <w:tcW w:w="1702" w:type="dxa"/>
          </w:tcPr>
          <w:p w:rsidR="005D7799" w:rsidRPr="004F0E42" w:rsidRDefault="005D7799" w:rsidP="00873E91">
            <w:pPr>
              <w:jc w:val="center"/>
            </w:pPr>
            <w:r w:rsidRPr="004F0E42">
              <w:t>письменный</w:t>
            </w:r>
          </w:p>
        </w:tc>
        <w:tc>
          <w:tcPr>
            <w:tcW w:w="5108" w:type="dxa"/>
          </w:tcPr>
          <w:p w:rsidR="005D7799" w:rsidRPr="004F0E42" w:rsidRDefault="005D7799" w:rsidP="00873E91">
            <w:pPr>
              <w:pStyle w:val="ListParagraph"/>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5D7799" w:rsidTr="00873E91">
        <w:tc>
          <w:tcPr>
            <w:tcW w:w="3406" w:type="dxa"/>
          </w:tcPr>
          <w:p w:rsidR="005D7799" w:rsidRPr="004F0E42" w:rsidRDefault="005D7799" w:rsidP="00873E91">
            <w:pPr>
              <w:pStyle w:val="ListParagraph"/>
              <w:ind w:left="0"/>
              <w:jc w:val="both"/>
            </w:pPr>
            <w:r w:rsidRPr="004F0E42">
              <w:t>ПК-2</w:t>
            </w:r>
          </w:p>
        </w:tc>
        <w:tc>
          <w:tcPr>
            <w:tcW w:w="1702" w:type="dxa"/>
          </w:tcPr>
          <w:p w:rsidR="005D7799" w:rsidRPr="004F0E42" w:rsidRDefault="005D7799" w:rsidP="00873E91">
            <w:pPr>
              <w:pStyle w:val="ListParagraph"/>
              <w:ind w:left="0"/>
              <w:jc w:val="center"/>
            </w:pPr>
            <w:r w:rsidRPr="004F0E42">
              <w:t>письменный</w:t>
            </w:r>
          </w:p>
        </w:tc>
        <w:tc>
          <w:tcPr>
            <w:tcW w:w="5108" w:type="dxa"/>
          </w:tcPr>
          <w:p w:rsidR="005D7799" w:rsidRPr="002824A6" w:rsidRDefault="005D7799" w:rsidP="00873E91">
            <w:pPr>
              <w:pStyle w:val="ListParagraph"/>
              <w:ind w:left="0"/>
              <w:jc w:val="both"/>
            </w:pPr>
            <w:r w:rsidRPr="002824A6">
              <w:t>проблемно-аналитическое задание, информационный проект (творческое задание), деловая игра</w:t>
            </w:r>
            <w:r>
              <w:t xml:space="preserve">, </w:t>
            </w:r>
            <w:r w:rsidRPr="002824A6">
              <w:t>практическое задание в форме практической подготовки</w:t>
            </w:r>
            <w:r>
              <w:t xml:space="preserve">, </w:t>
            </w:r>
            <w:r w:rsidRPr="00FD3597">
              <w:t>дискуссия, деловая игра</w:t>
            </w:r>
          </w:p>
        </w:tc>
      </w:tr>
      <w:tr w:rsidR="005D7799" w:rsidTr="00873E91">
        <w:tc>
          <w:tcPr>
            <w:tcW w:w="3406" w:type="dxa"/>
          </w:tcPr>
          <w:p w:rsidR="005D7799" w:rsidRPr="00873E91" w:rsidRDefault="005D7799" w:rsidP="00873E91">
            <w:pPr>
              <w:pStyle w:val="ListParagraph"/>
              <w:ind w:left="0"/>
              <w:jc w:val="both"/>
              <w:rPr>
                <w:highlight w:val="green"/>
              </w:rPr>
            </w:pPr>
            <w:r w:rsidRPr="00AE11B6">
              <w:t>ПК-1</w:t>
            </w:r>
            <w:r>
              <w:t>, ПК-2</w:t>
            </w:r>
          </w:p>
        </w:tc>
        <w:tc>
          <w:tcPr>
            <w:tcW w:w="1702" w:type="dxa"/>
          </w:tcPr>
          <w:p w:rsidR="005D7799" w:rsidRPr="00712FF3" w:rsidRDefault="005D7799" w:rsidP="00873E91">
            <w:pPr>
              <w:jc w:val="center"/>
            </w:pPr>
            <w:r w:rsidRPr="00712FF3">
              <w:t>письменный</w:t>
            </w:r>
          </w:p>
        </w:tc>
        <w:tc>
          <w:tcPr>
            <w:tcW w:w="5108" w:type="dxa"/>
          </w:tcPr>
          <w:p w:rsidR="005D7799" w:rsidRPr="00712FF3" w:rsidRDefault="005D7799" w:rsidP="00873E91">
            <w:pPr>
              <w:jc w:val="center"/>
            </w:pPr>
            <w:r w:rsidRPr="00712FF3">
              <w:t>Тест</w:t>
            </w:r>
          </w:p>
        </w:tc>
      </w:tr>
      <w:tr w:rsidR="005D7799" w:rsidTr="00873E91">
        <w:tc>
          <w:tcPr>
            <w:tcW w:w="3406" w:type="dxa"/>
          </w:tcPr>
          <w:p w:rsidR="005D7799" w:rsidRPr="00873E91" w:rsidRDefault="005D7799" w:rsidP="00873E91">
            <w:pPr>
              <w:pStyle w:val="ListParagraph"/>
              <w:ind w:left="0"/>
              <w:jc w:val="both"/>
              <w:rPr>
                <w:highlight w:val="green"/>
              </w:rPr>
            </w:pPr>
            <w:r w:rsidRPr="00AE11B6">
              <w:t>ПК-1, ПК-2</w:t>
            </w:r>
          </w:p>
        </w:tc>
        <w:tc>
          <w:tcPr>
            <w:tcW w:w="1702" w:type="dxa"/>
          </w:tcPr>
          <w:p w:rsidR="005D7799" w:rsidRPr="00712FF3" w:rsidRDefault="005D7799" w:rsidP="00873E91">
            <w:pPr>
              <w:jc w:val="center"/>
            </w:pPr>
            <w:r w:rsidRPr="00712FF3">
              <w:t>устный</w:t>
            </w:r>
          </w:p>
        </w:tc>
        <w:tc>
          <w:tcPr>
            <w:tcW w:w="5108" w:type="dxa"/>
          </w:tcPr>
          <w:p w:rsidR="005D7799" w:rsidRDefault="005D7799" w:rsidP="00873E91">
            <w:pPr>
              <w:jc w:val="center"/>
            </w:pPr>
            <w:r w:rsidRPr="00712FF3">
              <w:t>Вопросы к зачёту</w:t>
            </w:r>
          </w:p>
        </w:tc>
      </w:tr>
    </w:tbl>
    <w:p w:rsidR="005D7799" w:rsidRDefault="005D7799" w:rsidP="00092C77">
      <w:pPr>
        <w:pStyle w:val="ListParagraph"/>
        <w:ind w:left="0"/>
        <w:jc w:val="both"/>
        <w:rPr>
          <w:b/>
        </w:rPr>
      </w:pPr>
    </w:p>
    <w:p w:rsidR="005D7799" w:rsidRPr="002824A6" w:rsidRDefault="005D7799" w:rsidP="002824A6">
      <w:pPr>
        <w:pStyle w:val="ListParagraph"/>
        <w:jc w:val="both"/>
        <w:rPr>
          <w:b/>
        </w:rPr>
      </w:pPr>
      <w:r w:rsidRPr="002824A6">
        <w:rPr>
          <w:b/>
        </w:rPr>
        <w:t>2.Критерии освоения компетенций</w:t>
      </w:r>
    </w:p>
    <w:p w:rsidR="005D7799" w:rsidRPr="002824A6" w:rsidRDefault="005D7799" w:rsidP="00AE11B6">
      <w:pPr>
        <w:pStyle w:val="ListParagraph"/>
        <w:spacing w:line="120" w:lineRule="auto"/>
        <w:jc w:val="both"/>
        <w:rPr>
          <w:b/>
        </w:rPr>
      </w:pPr>
    </w:p>
    <w:p w:rsidR="005D7799" w:rsidRPr="002824A6" w:rsidRDefault="005D7799" w:rsidP="002824A6">
      <w:pPr>
        <w:pStyle w:val="ListParagraph"/>
        <w:ind w:left="0" w:firstLine="709"/>
        <w:jc w:val="both"/>
      </w:pPr>
      <w:r w:rsidRPr="002824A6">
        <w:t>В качестве критериев освоения компетенций используются знания, умения, владения.</w:t>
      </w:r>
    </w:p>
    <w:p w:rsidR="005D7799" w:rsidRPr="002824A6" w:rsidRDefault="005D7799" w:rsidP="002824A6">
      <w:pPr>
        <w:pStyle w:val="ListParagraph"/>
        <w:ind w:left="0" w:firstLine="709"/>
        <w:jc w:val="both"/>
      </w:pPr>
    </w:p>
    <w:p w:rsidR="005D7799" w:rsidRPr="002824A6" w:rsidRDefault="005D7799" w:rsidP="002824A6">
      <w:pPr>
        <w:pStyle w:val="ListParagraph"/>
        <w:ind w:left="0" w:firstLine="709"/>
        <w:jc w:val="center"/>
        <w:rPr>
          <w:b/>
        </w:rPr>
      </w:pPr>
      <w:r w:rsidRPr="002824A6">
        <w:rPr>
          <w:b/>
        </w:rPr>
        <w:t>Критерии оценки знаний студентов</w:t>
      </w:r>
    </w:p>
    <w:p w:rsidR="005D7799" w:rsidRPr="002824A6" w:rsidRDefault="005D7799" w:rsidP="002824A6">
      <w:pPr>
        <w:pStyle w:val="ListParagraph"/>
        <w:ind w:left="0" w:firstLine="709"/>
        <w:jc w:val="center"/>
        <w:rPr>
          <w:b/>
        </w:rPr>
      </w:pPr>
      <w:r w:rsidRPr="002824A6">
        <w:rPr>
          <w:b/>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62"/>
        <w:gridCol w:w="7354"/>
      </w:tblGrid>
      <w:tr w:rsidR="005D7799" w:rsidTr="00873E91">
        <w:tc>
          <w:tcPr>
            <w:tcW w:w="2862" w:type="dxa"/>
          </w:tcPr>
          <w:p w:rsidR="005D7799" w:rsidRPr="00873E91" w:rsidRDefault="005D7799" w:rsidP="00365A7C">
            <w:pPr>
              <w:rPr>
                <w:b/>
              </w:rPr>
            </w:pPr>
            <w:r w:rsidRPr="00873E91">
              <w:rPr>
                <w:b/>
              </w:rPr>
              <w:t>Шкала оценивания</w:t>
            </w:r>
          </w:p>
        </w:tc>
        <w:tc>
          <w:tcPr>
            <w:tcW w:w="7354" w:type="dxa"/>
          </w:tcPr>
          <w:p w:rsidR="005D7799" w:rsidRPr="00873E91" w:rsidRDefault="005D7799" w:rsidP="00365A7C">
            <w:pPr>
              <w:rPr>
                <w:b/>
              </w:rPr>
            </w:pPr>
            <w:r w:rsidRPr="00873E91">
              <w:rPr>
                <w:b/>
              </w:rPr>
              <w:t>Показатели оценивания компетенций</w:t>
            </w:r>
          </w:p>
        </w:tc>
      </w:tr>
      <w:tr w:rsidR="005D7799" w:rsidTr="00873E91">
        <w:tc>
          <w:tcPr>
            <w:tcW w:w="2862" w:type="dxa"/>
            <w:vAlign w:val="center"/>
          </w:tcPr>
          <w:p w:rsidR="005D7799" w:rsidRPr="00873E91" w:rsidRDefault="005D7799" w:rsidP="00873E91">
            <w:pPr>
              <w:jc w:val="center"/>
              <w:rPr>
                <w:b/>
              </w:rPr>
            </w:pPr>
            <w:r w:rsidRPr="00873E91">
              <w:rPr>
                <w:b/>
              </w:rPr>
              <w:t>Отлично</w:t>
            </w:r>
          </w:p>
        </w:tc>
        <w:tc>
          <w:tcPr>
            <w:tcW w:w="7354" w:type="dxa"/>
          </w:tcPr>
          <w:p w:rsidR="005D7799" w:rsidRPr="00873E91" w:rsidRDefault="005D7799" w:rsidP="00873E91">
            <w:pPr>
              <w:jc w:val="both"/>
              <w:rPr>
                <w:bCs/>
                <w:lang w:eastAsia="en-US"/>
              </w:rPr>
            </w:pPr>
            <w:r w:rsidRPr="00873E9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7799" w:rsidRPr="00873E91" w:rsidRDefault="005D7799" w:rsidP="00873E91">
            <w:pPr>
              <w:jc w:val="both"/>
              <w:rPr>
                <w:bCs/>
                <w:lang w:eastAsia="en-US"/>
              </w:rPr>
            </w:pPr>
            <w:r w:rsidRPr="00873E91">
              <w:rPr>
                <w:bCs/>
                <w:lang w:eastAsia="en-US"/>
              </w:rPr>
              <w:t>- делает квалифицированные выводы и обобщения;</w:t>
            </w:r>
          </w:p>
          <w:p w:rsidR="005D7799" w:rsidRPr="002F3944" w:rsidRDefault="005D7799" w:rsidP="002824A6">
            <w:r w:rsidRPr="00873E91">
              <w:rPr>
                <w:bCs/>
                <w:lang w:eastAsia="en-US"/>
              </w:rPr>
              <w:t>- владеет на высококвалифицированном уровне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Хорошо</w:t>
            </w:r>
          </w:p>
        </w:tc>
        <w:tc>
          <w:tcPr>
            <w:tcW w:w="7354" w:type="dxa"/>
          </w:tcPr>
          <w:p w:rsidR="005D7799" w:rsidRDefault="005D7799" w:rsidP="002824A6">
            <w:r>
              <w:t>- студент твердо усвоил тему, грамотно и по существу излагает ее, опираясь на знания основной и дополнительной литературы;</w:t>
            </w:r>
          </w:p>
          <w:p w:rsidR="005D7799" w:rsidRDefault="005D7799" w:rsidP="002824A6">
            <w:r>
              <w:t>- затрудняется в формулировании квалифицированных выводов и обобщений;</w:t>
            </w:r>
          </w:p>
          <w:p w:rsidR="005D7799" w:rsidRPr="002F3944" w:rsidRDefault="005D7799" w:rsidP="002824A6">
            <w:r>
              <w:t>- владеет на достаточном уровне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Удовлетворительно</w:t>
            </w:r>
          </w:p>
        </w:tc>
        <w:tc>
          <w:tcPr>
            <w:tcW w:w="7354" w:type="dxa"/>
          </w:tcPr>
          <w:p w:rsidR="005D7799" w:rsidRDefault="005D7799" w:rsidP="002824A6">
            <w:r>
              <w:t>- студент ориентируется в материале, однако затрудняется в его изложении;</w:t>
            </w:r>
          </w:p>
          <w:p w:rsidR="005D7799" w:rsidRDefault="005D7799" w:rsidP="002824A6">
            <w:r>
              <w:t>- показывает недостаточность знаний основной и дополнительной литературы;</w:t>
            </w:r>
          </w:p>
          <w:p w:rsidR="005D7799" w:rsidRDefault="005D7799" w:rsidP="002824A6">
            <w:r>
              <w:t>- слабо аргументирует научные положения;</w:t>
            </w:r>
          </w:p>
          <w:p w:rsidR="005D7799" w:rsidRDefault="005D7799" w:rsidP="002824A6">
            <w:r>
              <w:t>- практически не способен сформулировать выводы и обобщения;</w:t>
            </w:r>
          </w:p>
          <w:p w:rsidR="005D7799" w:rsidRPr="002F3944" w:rsidRDefault="005D7799" w:rsidP="002824A6">
            <w:r>
              <w:t>- частично владеет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Неудовлетворительно</w:t>
            </w:r>
          </w:p>
        </w:tc>
        <w:tc>
          <w:tcPr>
            <w:tcW w:w="7354" w:type="dxa"/>
          </w:tcPr>
          <w:p w:rsidR="005D7799" w:rsidRDefault="005D7799" w:rsidP="002824A6">
            <w:r>
              <w:t>- студент не усвоил значительной части материала;</w:t>
            </w:r>
          </w:p>
          <w:p w:rsidR="005D7799" w:rsidRDefault="005D7799" w:rsidP="002824A6">
            <w:r>
              <w:t>-  не может аргументировать научные положения;</w:t>
            </w:r>
          </w:p>
          <w:p w:rsidR="005D7799" w:rsidRDefault="005D7799" w:rsidP="002824A6">
            <w:r>
              <w:t>- не формулирует квалифицированных выводов и обобщений;</w:t>
            </w:r>
          </w:p>
          <w:p w:rsidR="005D7799" w:rsidRPr="002F3944" w:rsidRDefault="005D7799" w:rsidP="002824A6">
            <w:r>
              <w:t>- не владеет системой понятий.</w:t>
            </w:r>
          </w:p>
        </w:tc>
      </w:tr>
    </w:tbl>
    <w:p w:rsidR="005D7799" w:rsidRDefault="005D7799" w:rsidP="002824A6">
      <w:pPr>
        <w:jc w:val="center"/>
        <w:rPr>
          <w:b/>
        </w:rPr>
      </w:pPr>
    </w:p>
    <w:p w:rsidR="005D7799" w:rsidRPr="002824A6" w:rsidRDefault="005D7799" w:rsidP="002824A6">
      <w:pPr>
        <w:jc w:val="center"/>
        <w:rPr>
          <w:b/>
        </w:rPr>
      </w:pPr>
      <w:r w:rsidRPr="002824A6">
        <w:rPr>
          <w:b/>
        </w:rPr>
        <w:t>Критерии оценки умений студентов по решению учебно-профессиональных задач и заданий</w:t>
      </w:r>
    </w:p>
    <w:p w:rsidR="005D7799" w:rsidRDefault="005D7799" w:rsidP="002824A6">
      <w:pPr>
        <w:pStyle w:val="ListParagraph"/>
        <w:ind w:left="0"/>
        <w:jc w:val="center"/>
        <w:rPr>
          <w:b/>
        </w:rPr>
      </w:pPr>
      <w:r w:rsidRPr="002824A6">
        <w:rPr>
          <w:b/>
        </w:rPr>
        <w:t>(продвинутый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062"/>
        <w:gridCol w:w="7154"/>
      </w:tblGrid>
      <w:tr w:rsidR="005D7799" w:rsidTr="00873E91">
        <w:tc>
          <w:tcPr>
            <w:tcW w:w="3062" w:type="dxa"/>
            <w:vAlign w:val="center"/>
          </w:tcPr>
          <w:p w:rsidR="005D7799" w:rsidRPr="00873E91" w:rsidRDefault="005D7799" w:rsidP="002824A6">
            <w:pPr>
              <w:rPr>
                <w:b/>
              </w:rPr>
            </w:pPr>
            <w:r w:rsidRPr="00873E91">
              <w:rPr>
                <w:b/>
              </w:rPr>
              <w:t>Шкала оценивания</w:t>
            </w:r>
          </w:p>
        </w:tc>
        <w:tc>
          <w:tcPr>
            <w:tcW w:w="7154" w:type="dxa"/>
          </w:tcPr>
          <w:p w:rsidR="005D7799" w:rsidRPr="00873E91" w:rsidRDefault="005D7799" w:rsidP="00873E91">
            <w:pPr>
              <w:pStyle w:val="ListParagraph"/>
              <w:ind w:left="0"/>
              <w:jc w:val="both"/>
              <w:rPr>
                <w:b/>
              </w:rPr>
            </w:pPr>
            <w:r w:rsidRPr="00873E91">
              <w:rPr>
                <w:b/>
              </w:rPr>
              <w:t>Показатели оценивания компетенций</w:t>
            </w:r>
          </w:p>
        </w:tc>
      </w:tr>
      <w:tr w:rsidR="005D7799" w:rsidTr="00873E91">
        <w:tc>
          <w:tcPr>
            <w:tcW w:w="3062" w:type="dxa"/>
            <w:vAlign w:val="center"/>
          </w:tcPr>
          <w:p w:rsidR="005D7799" w:rsidRPr="00873E91" w:rsidRDefault="005D7799" w:rsidP="00873E91">
            <w:pPr>
              <w:jc w:val="center"/>
              <w:rPr>
                <w:b/>
              </w:rPr>
            </w:pPr>
            <w:r w:rsidRPr="00873E91">
              <w:rPr>
                <w:b/>
              </w:rPr>
              <w:t>Отлично</w:t>
            </w:r>
          </w:p>
        </w:tc>
        <w:tc>
          <w:tcPr>
            <w:tcW w:w="7154" w:type="dxa"/>
          </w:tcPr>
          <w:p w:rsidR="005D7799" w:rsidRPr="002824A6" w:rsidRDefault="005D7799" w:rsidP="00873E91">
            <w:pPr>
              <w:pStyle w:val="ListParagraph"/>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7799" w:rsidTr="00873E91">
        <w:tc>
          <w:tcPr>
            <w:tcW w:w="3062" w:type="dxa"/>
            <w:vAlign w:val="center"/>
          </w:tcPr>
          <w:p w:rsidR="005D7799" w:rsidRPr="00873E91" w:rsidRDefault="005D7799" w:rsidP="00873E91">
            <w:pPr>
              <w:jc w:val="center"/>
              <w:rPr>
                <w:b/>
              </w:rPr>
            </w:pPr>
            <w:r w:rsidRPr="00873E91">
              <w:rPr>
                <w:b/>
              </w:rPr>
              <w:t>Хорошо</w:t>
            </w:r>
          </w:p>
        </w:tc>
        <w:tc>
          <w:tcPr>
            <w:tcW w:w="7154" w:type="dxa"/>
          </w:tcPr>
          <w:p w:rsidR="005D7799" w:rsidRPr="002824A6" w:rsidRDefault="005D7799" w:rsidP="00873E91">
            <w:pPr>
              <w:pStyle w:val="ListParagraph"/>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7799" w:rsidTr="00873E91">
        <w:tc>
          <w:tcPr>
            <w:tcW w:w="3062" w:type="dxa"/>
            <w:vAlign w:val="center"/>
          </w:tcPr>
          <w:p w:rsidR="005D7799" w:rsidRPr="00873E91" w:rsidRDefault="005D7799" w:rsidP="00873E91">
            <w:pPr>
              <w:jc w:val="center"/>
              <w:rPr>
                <w:b/>
              </w:rPr>
            </w:pPr>
            <w:r w:rsidRPr="00873E91">
              <w:rPr>
                <w:b/>
              </w:rPr>
              <w:t>Удовлетворительно</w:t>
            </w:r>
          </w:p>
        </w:tc>
        <w:tc>
          <w:tcPr>
            <w:tcW w:w="7154" w:type="dxa"/>
          </w:tcPr>
          <w:p w:rsidR="005D7799" w:rsidRPr="001E070F" w:rsidRDefault="005D7799" w:rsidP="00873E91">
            <w:pPr>
              <w:pStyle w:val="ListParagraph"/>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7799" w:rsidRPr="001E070F" w:rsidTr="00873E91">
        <w:tc>
          <w:tcPr>
            <w:tcW w:w="3062" w:type="dxa"/>
            <w:vAlign w:val="center"/>
          </w:tcPr>
          <w:p w:rsidR="005D7799" w:rsidRPr="00873E91" w:rsidRDefault="005D7799" w:rsidP="00873E91">
            <w:pPr>
              <w:jc w:val="center"/>
              <w:rPr>
                <w:b/>
              </w:rPr>
            </w:pPr>
            <w:r w:rsidRPr="00873E91">
              <w:rPr>
                <w:b/>
              </w:rPr>
              <w:t>Неудовлетворительно</w:t>
            </w:r>
          </w:p>
        </w:tc>
        <w:tc>
          <w:tcPr>
            <w:tcW w:w="7154" w:type="dxa"/>
          </w:tcPr>
          <w:p w:rsidR="005D7799" w:rsidRPr="001E070F" w:rsidRDefault="005D7799" w:rsidP="00873E91">
            <w:pPr>
              <w:pStyle w:val="ListParagraph"/>
              <w:ind w:left="0"/>
              <w:jc w:val="both"/>
            </w:pPr>
            <w:r w:rsidRPr="001E070F">
              <w:t>студент не решил учебно-профессиональную задачу или задание.</w:t>
            </w:r>
          </w:p>
        </w:tc>
      </w:tr>
    </w:tbl>
    <w:p w:rsidR="005D7799" w:rsidRDefault="005D7799" w:rsidP="00AE11B6">
      <w:pPr>
        <w:pStyle w:val="ListParagraph"/>
        <w:spacing w:line="120" w:lineRule="auto"/>
        <w:ind w:left="0"/>
        <w:jc w:val="both"/>
        <w:rPr>
          <w:b/>
        </w:rPr>
      </w:pPr>
    </w:p>
    <w:p w:rsidR="005D7799" w:rsidRDefault="005D7799" w:rsidP="001E070F">
      <w:pPr>
        <w:pStyle w:val="ListParagraph"/>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99"/>
        <w:gridCol w:w="7517"/>
      </w:tblGrid>
      <w:tr w:rsidR="005D7799" w:rsidTr="00873E91">
        <w:tc>
          <w:tcPr>
            <w:tcW w:w="2699" w:type="dxa"/>
          </w:tcPr>
          <w:p w:rsidR="005D7799" w:rsidRPr="00873E91" w:rsidRDefault="005D7799" w:rsidP="00365A7C">
            <w:pPr>
              <w:rPr>
                <w:b/>
              </w:rPr>
            </w:pPr>
            <w:r w:rsidRPr="00873E91">
              <w:rPr>
                <w:b/>
              </w:rPr>
              <w:t>Шкала оценивания</w:t>
            </w:r>
          </w:p>
        </w:tc>
        <w:tc>
          <w:tcPr>
            <w:tcW w:w="7517" w:type="dxa"/>
          </w:tcPr>
          <w:p w:rsidR="005D7799" w:rsidRPr="00873E91" w:rsidRDefault="005D7799" w:rsidP="00873E91">
            <w:pPr>
              <w:pStyle w:val="ListParagraph"/>
              <w:ind w:left="0"/>
              <w:jc w:val="center"/>
              <w:rPr>
                <w:b/>
              </w:rPr>
            </w:pPr>
            <w:r w:rsidRPr="00873E91">
              <w:rPr>
                <w:b/>
              </w:rPr>
              <w:t>Показатели оценивания компетенций</w:t>
            </w:r>
          </w:p>
        </w:tc>
      </w:tr>
      <w:tr w:rsidR="005D7799" w:rsidTr="00873E91">
        <w:tc>
          <w:tcPr>
            <w:tcW w:w="2699" w:type="dxa"/>
            <w:vAlign w:val="center"/>
          </w:tcPr>
          <w:p w:rsidR="005D7799" w:rsidRPr="00873E91" w:rsidRDefault="005D7799" w:rsidP="00873E91">
            <w:pPr>
              <w:jc w:val="center"/>
              <w:rPr>
                <w:b/>
              </w:rPr>
            </w:pPr>
            <w:r w:rsidRPr="00873E91">
              <w:rPr>
                <w:b/>
              </w:rPr>
              <w:t>Отлично</w:t>
            </w:r>
          </w:p>
        </w:tc>
        <w:tc>
          <w:tcPr>
            <w:tcW w:w="7517" w:type="dxa"/>
          </w:tcPr>
          <w:p w:rsidR="005D7799" w:rsidRPr="001E070F" w:rsidRDefault="005D7799" w:rsidP="00873E91">
            <w:pPr>
              <w:pStyle w:val="ListParagraph"/>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7799" w:rsidTr="00873E91">
        <w:tc>
          <w:tcPr>
            <w:tcW w:w="2699" w:type="dxa"/>
            <w:vAlign w:val="center"/>
          </w:tcPr>
          <w:p w:rsidR="005D7799" w:rsidRPr="00873E91" w:rsidRDefault="005D7799" w:rsidP="00873E91">
            <w:pPr>
              <w:jc w:val="center"/>
              <w:rPr>
                <w:b/>
              </w:rPr>
            </w:pPr>
            <w:r w:rsidRPr="00873E91">
              <w:rPr>
                <w:b/>
              </w:rPr>
              <w:t>Хорошо</w:t>
            </w:r>
          </w:p>
        </w:tc>
        <w:tc>
          <w:tcPr>
            <w:tcW w:w="7517" w:type="dxa"/>
          </w:tcPr>
          <w:p w:rsidR="005D7799" w:rsidRPr="001E070F" w:rsidRDefault="005D7799" w:rsidP="00873E91">
            <w:pPr>
              <w:pStyle w:val="ListParagraph"/>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D7799" w:rsidTr="00873E91">
        <w:tc>
          <w:tcPr>
            <w:tcW w:w="2699" w:type="dxa"/>
            <w:vAlign w:val="center"/>
          </w:tcPr>
          <w:p w:rsidR="005D7799" w:rsidRPr="00873E91" w:rsidRDefault="005D7799" w:rsidP="00873E91">
            <w:pPr>
              <w:jc w:val="center"/>
              <w:rPr>
                <w:b/>
              </w:rPr>
            </w:pPr>
            <w:r w:rsidRPr="00873E91">
              <w:rPr>
                <w:b/>
              </w:rPr>
              <w:t>Удовлетворительно</w:t>
            </w:r>
          </w:p>
        </w:tc>
        <w:tc>
          <w:tcPr>
            <w:tcW w:w="7517" w:type="dxa"/>
          </w:tcPr>
          <w:p w:rsidR="005D7799" w:rsidRPr="00873E91" w:rsidRDefault="005D7799" w:rsidP="00873E91">
            <w:pPr>
              <w:pStyle w:val="ListParagraph"/>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7799" w:rsidTr="00873E91">
        <w:tc>
          <w:tcPr>
            <w:tcW w:w="2699" w:type="dxa"/>
            <w:vAlign w:val="center"/>
          </w:tcPr>
          <w:p w:rsidR="005D7799" w:rsidRPr="00873E91" w:rsidRDefault="005D7799" w:rsidP="00873E91">
            <w:pPr>
              <w:jc w:val="center"/>
              <w:rPr>
                <w:b/>
              </w:rPr>
            </w:pPr>
            <w:r w:rsidRPr="00873E91">
              <w:rPr>
                <w:b/>
              </w:rPr>
              <w:t>Неудовлетворительно</w:t>
            </w:r>
          </w:p>
        </w:tc>
        <w:tc>
          <w:tcPr>
            <w:tcW w:w="7517" w:type="dxa"/>
          </w:tcPr>
          <w:p w:rsidR="005D7799" w:rsidRPr="00873E91" w:rsidRDefault="005D7799" w:rsidP="00873E91">
            <w:pPr>
              <w:pStyle w:val="ListParagraph"/>
              <w:ind w:left="0"/>
              <w:jc w:val="both"/>
              <w:rPr>
                <w:b/>
              </w:rPr>
            </w:pPr>
            <w:r w:rsidRPr="00873E91">
              <w:rPr>
                <w:bCs/>
                <w:lang w:eastAsia="en-US"/>
              </w:rPr>
              <w:t>не выполнены требования, предъявляемые к навыкам, оцениваемым “удовлетворительно”.</w:t>
            </w:r>
          </w:p>
        </w:tc>
      </w:tr>
    </w:tbl>
    <w:p w:rsidR="005D7799" w:rsidRDefault="005D7799" w:rsidP="001E070F">
      <w:pPr>
        <w:pStyle w:val="ListParagraph"/>
        <w:ind w:left="0"/>
        <w:jc w:val="both"/>
        <w:rPr>
          <w:b/>
        </w:rPr>
      </w:pPr>
    </w:p>
    <w:p w:rsidR="005D7799" w:rsidRDefault="005D7799" w:rsidP="001E070F">
      <w:pPr>
        <w:pStyle w:val="ListParagraph"/>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7799" w:rsidRDefault="005D7799" w:rsidP="00E074A7">
      <w:pPr>
        <w:pStyle w:val="ListParagraph"/>
        <w:spacing w:line="120" w:lineRule="auto"/>
        <w:ind w:left="0"/>
        <w:jc w:val="both"/>
        <w:rPr>
          <w:b/>
        </w:rPr>
      </w:pPr>
    </w:p>
    <w:p w:rsidR="005D7799" w:rsidRPr="00E074A7" w:rsidRDefault="005D7799" w:rsidP="00E074A7">
      <w:pPr>
        <w:pStyle w:val="ListParagraph"/>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D7799" w:rsidRDefault="005D7799" w:rsidP="00E074A7">
      <w:pPr>
        <w:pStyle w:val="ListParagraph"/>
        <w:ind w:left="0"/>
        <w:jc w:val="center"/>
        <w:rPr>
          <w:b/>
        </w:rPr>
      </w:pPr>
      <w:r w:rsidRPr="00E074A7">
        <w:rPr>
          <w:b/>
        </w:rPr>
        <w:t>Тест</w:t>
      </w:r>
    </w:p>
    <w:p w:rsidR="005D7799" w:rsidRDefault="005D7799" w:rsidP="00092C77">
      <w:pPr>
        <w:pStyle w:val="ListParagraph"/>
        <w:ind w:left="0"/>
        <w:jc w:val="both"/>
        <w:rPr>
          <w:b/>
        </w:rPr>
      </w:pPr>
    </w:p>
    <w:p w:rsidR="005D7799" w:rsidRPr="00B41D4B" w:rsidRDefault="005D7799" w:rsidP="00B41D4B">
      <w:pPr>
        <w:pStyle w:val="ListParagraph"/>
        <w:ind w:left="0"/>
        <w:jc w:val="both"/>
      </w:pPr>
      <w:r>
        <w:t xml:space="preserve">1. </w:t>
      </w:r>
      <w:r w:rsidRPr="00B41D4B">
        <w:t xml:space="preserve">Мотиватор – это: </w:t>
      </w:r>
    </w:p>
    <w:p w:rsidR="005D7799" w:rsidRPr="00B41D4B" w:rsidRDefault="005D7799" w:rsidP="00B41D4B">
      <w:pPr>
        <w:pStyle w:val="ListParagraph"/>
        <w:ind w:left="0"/>
        <w:jc w:val="both"/>
      </w:pPr>
      <w:r w:rsidRPr="00B41D4B">
        <w:t xml:space="preserve">А) условие внешней среды, которое предопределяет поведение человека; </w:t>
      </w:r>
    </w:p>
    <w:p w:rsidR="005D7799" w:rsidRPr="00B41D4B" w:rsidRDefault="005D7799" w:rsidP="00B41D4B">
      <w:pPr>
        <w:pStyle w:val="ListParagraph"/>
        <w:ind w:left="0"/>
        <w:jc w:val="both"/>
      </w:pPr>
      <w:r w:rsidRPr="00B41D4B">
        <w:t xml:space="preserve">Б) фактор, который влияет на мотивацию человека; </w:t>
      </w:r>
    </w:p>
    <w:p w:rsidR="005D7799" w:rsidRPr="00B41D4B" w:rsidRDefault="005D7799" w:rsidP="00B41D4B">
      <w:pPr>
        <w:pStyle w:val="ListParagraph"/>
        <w:ind w:left="0"/>
        <w:jc w:val="both"/>
      </w:pPr>
      <w:r w:rsidRPr="00B41D4B">
        <w:t xml:space="preserve">В) внешний фактор, который способен повлиять на поведение человека; </w:t>
      </w:r>
    </w:p>
    <w:p w:rsidR="005D7799" w:rsidRDefault="005D7799" w:rsidP="00B41D4B">
      <w:pPr>
        <w:pStyle w:val="ListParagraph"/>
        <w:ind w:left="0"/>
        <w:jc w:val="both"/>
      </w:pPr>
      <w:r w:rsidRPr="00B41D4B">
        <w:t>Г) человек, который занимается мотивацией труда подчиненных.</w:t>
      </w:r>
    </w:p>
    <w:p w:rsidR="005D7799" w:rsidRDefault="005D7799" w:rsidP="00B41D4B">
      <w:pPr>
        <w:pStyle w:val="ListParagraph"/>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5D7799" w:rsidRDefault="005D7799" w:rsidP="00B41D4B">
      <w:pPr>
        <w:pStyle w:val="ListParagraph"/>
        <w:ind w:left="0"/>
        <w:jc w:val="both"/>
      </w:pPr>
      <w:r>
        <w:t xml:space="preserve">А) процесс образования мотива под влиянием исключительно внешних факторов; </w:t>
      </w:r>
    </w:p>
    <w:p w:rsidR="005D7799" w:rsidRDefault="005D7799" w:rsidP="00B41D4B">
      <w:pPr>
        <w:pStyle w:val="ListParagraph"/>
        <w:ind w:left="0"/>
        <w:jc w:val="both"/>
      </w:pPr>
      <w:r>
        <w:t xml:space="preserve">Б) мотивация, связанная с изменениями во внешнем окружении фирмы; </w:t>
      </w:r>
    </w:p>
    <w:p w:rsidR="005D7799" w:rsidRDefault="005D7799" w:rsidP="00B41D4B">
      <w:pPr>
        <w:pStyle w:val="ListParagraph"/>
        <w:ind w:left="0"/>
        <w:jc w:val="both"/>
      </w:pPr>
      <w:r>
        <w:t xml:space="preserve">В) внешние мотивы поведения работника; </w:t>
      </w:r>
    </w:p>
    <w:p w:rsidR="005D7799" w:rsidRDefault="005D7799" w:rsidP="00B41D4B">
      <w:pPr>
        <w:pStyle w:val="ListParagraph"/>
        <w:ind w:left="0"/>
        <w:jc w:val="both"/>
      </w:pPr>
      <w:r>
        <w:t xml:space="preserve">Г) мотивация, опосредованная внешними для работника факторами. </w:t>
      </w:r>
    </w:p>
    <w:p w:rsidR="005D7799" w:rsidRDefault="005D7799" w:rsidP="00B41D4B">
      <w:pPr>
        <w:pStyle w:val="ListParagraph"/>
        <w:ind w:left="0"/>
        <w:jc w:val="both"/>
      </w:pPr>
    </w:p>
    <w:p w:rsidR="005D7799" w:rsidRDefault="005D7799" w:rsidP="00B41D4B">
      <w:pPr>
        <w:pStyle w:val="ListParagraph"/>
        <w:ind w:left="0"/>
        <w:jc w:val="both"/>
      </w:pPr>
      <w:r>
        <w:t xml:space="preserve">3. В отличие от процесса мотивации, под стимулированием труда целесообразно рассматривать: </w:t>
      </w:r>
    </w:p>
    <w:p w:rsidR="005D7799" w:rsidRDefault="005D7799" w:rsidP="00B41D4B">
      <w:pPr>
        <w:pStyle w:val="ListParagraph"/>
        <w:ind w:left="0"/>
        <w:jc w:val="both"/>
      </w:pPr>
      <w:r>
        <w:t xml:space="preserve">А) процесс создания в человеке внутреннихмотиваторов его трудовой деятельности; </w:t>
      </w:r>
    </w:p>
    <w:p w:rsidR="005D7799" w:rsidRDefault="005D7799" w:rsidP="00B41D4B">
      <w:pPr>
        <w:pStyle w:val="ListParagraph"/>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5D7799" w:rsidRDefault="005D7799" w:rsidP="00B41D4B">
      <w:pPr>
        <w:pStyle w:val="ListParagraph"/>
        <w:ind w:left="0"/>
        <w:jc w:val="both"/>
      </w:pPr>
      <w:r>
        <w:t xml:space="preserve">В) процесс создания внешнихмотиваторов к результативной трудовой деятельности; </w:t>
      </w:r>
    </w:p>
    <w:p w:rsidR="005D7799" w:rsidRDefault="005D7799" w:rsidP="00B41D4B">
      <w:pPr>
        <w:pStyle w:val="ListParagraph"/>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5D7799" w:rsidRDefault="005D7799" w:rsidP="00B41D4B">
      <w:pPr>
        <w:pStyle w:val="ListParagraph"/>
        <w:ind w:left="0"/>
        <w:jc w:val="both"/>
      </w:pPr>
    </w:p>
    <w:p w:rsidR="005D7799" w:rsidRDefault="005D7799" w:rsidP="00B41D4B">
      <w:pPr>
        <w:pStyle w:val="ListParagraph"/>
        <w:ind w:left="0"/>
        <w:jc w:val="both"/>
      </w:pPr>
      <w:r>
        <w:t xml:space="preserve">4. Под стимулом правильнее понимать: </w:t>
      </w:r>
    </w:p>
    <w:p w:rsidR="005D7799" w:rsidRDefault="005D7799" w:rsidP="00B41D4B">
      <w:pPr>
        <w:pStyle w:val="ListParagraph"/>
        <w:ind w:left="0"/>
        <w:jc w:val="both"/>
      </w:pPr>
      <w:r>
        <w:t xml:space="preserve">А) внешний мотиватор; </w:t>
      </w:r>
    </w:p>
    <w:p w:rsidR="005D7799" w:rsidRDefault="005D7799" w:rsidP="00B41D4B">
      <w:pPr>
        <w:pStyle w:val="ListParagraph"/>
        <w:ind w:left="0"/>
        <w:jc w:val="both"/>
      </w:pPr>
      <w:r>
        <w:t xml:space="preserve">Б) внутренний или внешний мотиватор социальной направленности; </w:t>
      </w:r>
    </w:p>
    <w:p w:rsidR="005D7799" w:rsidRDefault="005D7799" w:rsidP="00B41D4B">
      <w:pPr>
        <w:pStyle w:val="ListParagraph"/>
        <w:ind w:left="0"/>
        <w:jc w:val="both"/>
      </w:pPr>
      <w:r>
        <w:t xml:space="preserve">В) внутренний мотив деятельности; </w:t>
      </w:r>
    </w:p>
    <w:p w:rsidR="005D7799" w:rsidRDefault="005D7799" w:rsidP="00B41D4B">
      <w:pPr>
        <w:pStyle w:val="ListParagraph"/>
        <w:ind w:left="0"/>
        <w:jc w:val="both"/>
      </w:pPr>
      <w:r>
        <w:t xml:space="preserve">Г) внешний мотив деятельности. </w:t>
      </w:r>
    </w:p>
    <w:p w:rsidR="005D7799" w:rsidRDefault="005D7799" w:rsidP="00B41D4B">
      <w:pPr>
        <w:pStyle w:val="ListParagraph"/>
        <w:ind w:left="0"/>
        <w:jc w:val="both"/>
      </w:pPr>
    </w:p>
    <w:p w:rsidR="005D7799" w:rsidRDefault="005D7799" w:rsidP="00B41D4B">
      <w:pPr>
        <w:pStyle w:val="ListParagraph"/>
        <w:ind w:left="0"/>
        <w:jc w:val="both"/>
      </w:pPr>
      <w:r>
        <w:t xml:space="preserve">5. Интренсивная мотивация – это: </w:t>
      </w:r>
    </w:p>
    <w:p w:rsidR="005D7799" w:rsidRDefault="005D7799" w:rsidP="00B41D4B">
      <w:pPr>
        <w:pStyle w:val="ListParagraph"/>
        <w:ind w:left="0"/>
        <w:jc w:val="both"/>
      </w:pPr>
      <w:r>
        <w:t xml:space="preserve">А) образование мотива к интенсивной деятельности; </w:t>
      </w:r>
    </w:p>
    <w:p w:rsidR="005D7799" w:rsidRDefault="005D7799" w:rsidP="00B41D4B">
      <w:pPr>
        <w:pStyle w:val="ListParagraph"/>
        <w:ind w:left="0"/>
        <w:jc w:val="both"/>
      </w:pPr>
      <w:r>
        <w:t xml:space="preserve">Б) мотивация, детерминируемая внутренними для работника факторами; </w:t>
      </w:r>
    </w:p>
    <w:p w:rsidR="005D7799" w:rsidRDefault="005D7799" w:rsidP="00B41D4B">
      <w:pPr>
        <w:pStyle w:val="ListParagraph"/>
        <w:ind w:left="0"/>
        <w:jc w:val="both"/>
      </w:pPr>
      <w:r>
        <w:t xml:space="preserve">В) мотивация, в виде постановки работнику задач на выполнение интересной лично для него работы; </w:t>
      </w:r>
    </w:p>
    <w:p w:rsidR="005D7799" w:rsidRDefault="005D7799" w:rsidP="00B41D4B">
      <w:pPr>
        <w:pStyle w:val="ListParagraph"/>
        <w:ind w:left="0"/>
        <w:jc w:val="both"/>
      </w:pPr>
      <w:r>
        <w:t xml:space="preserve">Г) мотивация, опосредованная внешними для личности факторами. </w:t>
      </w:r>
    </w:p>
    <w:p w:rsidR="005D7799" w:rsidRDefault="005D7799" w:rsidP="00B41D4B">
      <w:pPr>
        <w:pStyle w:val="ListParagraph"/>
        <w:ind w:left="0"/>
        <w:jc w:val="both"/>
      </w:pPr>
    </w:p>
    <w:p w:rsidR="005D7799" w:rsidRDefault="005D7799" w:rsidP="00B41D4B">
      <w:pPr>
        <w:pStyle w:val="ListParagraph"/>
        <w:ind w:left="0"/>
        <w:jc w:val="both"/>
      </w:pPr>
      <w:r>
        <w:t xml:space="preserve">6. Экстренсивная мотивация – это: </w:t>
      </w:r>
    </w:p>
    <w:p w:rsidR="005D7799" w:rsidRDefault="005D7799" w:rsidP="00B41D4B">
      <w:pPr>
        <w:pStyle w:val="ListParagraph"/>
        <w:ind w:left="0"/>
        <w:jc w:val="both"/>
      </w:pPr>
      <w:r>
        <w:t xml:space="preserve">А) образование мотива, приводящего к возникновению состояния «потока» (наибольшей эффективности деятельности); </w:t>
      </w:r>
    </w:p>
    <w:p w:rsidR="005D7799" w:rsidRDefault="005D7799" w:rsidP="00B41D4B">
      <w:pPr>
        <w:pStyle w:val="ListParagraph"/>
        <w:ind w:left="0"/>
        <w:jc w:val="both"/>
      </w:pPr>
      <w:r>
        <w:t xml:space="preserve">Б) мотивация, детерминируемая внутренними для работника факторами; </w:t>
      </w:r>
    </w:p>
    <w:p w:rsidR="005D7799" w:rsidRDefault="005D7799" w:rsidP="00B41D4B">
      <w:pPr>
        <w:pStyle w:val="ListParagraph"/>
        <w:ind w:left="0"/>
        <w:jc w:val="both"/>
      </w:pPr>
      <w:r>
        <w:t xml:space="preserve">В) мотивация избегания; </w:t>
      </w:r>
    </w:p>
    <w:p w:rsidR="005D7799" w:rsidRDefault="005D7799" w:rsidP="00B41D4B">
      <w:pPr>
        <w:pStyle w:val="ListParagraph"/>
        <w:ind w:left="0"/>
        <w:jc w:val="both"/>
      </w:pPr>
      <w:r>
        <w:t xml:space="preserve">Г) мотивация, опосредованная внешними для работника факторами. </w:t>
      </w:r>
    </w:p>
    <w:p w:rsidR="005D7799" w:rsidRDefault="005D7799" w:rsidP="00B41D4B">
      <w:pPr>
        <w:pStyle w:val="ListParagraph"/>
        <w:ind w:left="0"/>
        <w:jc w:val="both"/>
      </w:pPr>
    </w:p>
    <w:p w:rsidR="005D7799" w:rsidRDefault="005D7799" w:rsidP="00B41D4B">
      <w:pPr>
        <w:pStyle w:val="ListParagraph"/>
        <w:ind w:left="0"/>
        <w:jc w:val="both"/>
      </w:pPr>
      <w:r>
        <w:t xml:space="preserve">7. К внеситуативныммотиваторам относятся (отметьте не менее двух правильных ответов): </w:t>
      </w:r>
    </w:p>
    <w:p w:rsidR="005D7799" w:rsidRDefault="005D7799" w:rsidP="00B41D4B">
      <w:pPr>
        <w:pStyle w:val="ListParagraph"/>
        <w:ind w:left="0"/>
        <w:jc w:val="both"/>
      </w:pPr>
      <w:r>
        <w:t xml:space="preserve">А) потребности; </w:t>
      </w:r>
    </w:p>
    <w:p w:rsidR="005D7799" w:rsidRDefault="005D7799" w:rsidP="00B41D4B">
      <w:pPr>
        <w:pStyle w:val="ListParagraph"/>
        <w:ind w:left="0"/>
        <w:jc w:val="both"/>
      </w:pPr>
      <w:r>
        <w:t xml:space="preserve">Б) экстравертивность; </w:t>
      </w:r>
    </w:p>
    <w:p w:rsidR="005D7799" w:rsidRDefault="005D7799" w:rsidP="00B41D4B">
      <w:pPr>
        <w:pStyle w:val="ListParagraph"/>
        <w:ind w:left="0"/>
        <w:jc w:val="both"/>
      </w:pPr>
      <w:r>
        <w:t xml:space="preserve">В) ценность; </w:t>
      </w:r>
    </w:p>
    <w:p w:rsidR="005D7799" w:rsidRDefault="005D7799" w:rsidP="00B41D4B">
      <w:pPr>
        <w:pStyle w:val="ListParagraph"/>
        <w:ind w:left="0"/>
        <w:jc w:val="both"/>
      </w:pPr>
      <w:r>
        <w:t xml:space="preserve">Г) эмоция. </w:t>
      </w:r>
    </w:p>
    <w:p w:rsidR="005D7799" w:rsidRDefault="005D7799" w:rsidP="00B41D4B">
      <w:pPr>
        <w:pStyle w:val="ListParagraph"/>
        <w:ind w:left="0"/>
        <w:jc w:val="both"/>
      </w:pPr>
    </w:p>
    <w:p w:rsidR="005D7799" w:rsidRDefault="005D7799" w:rsidP="00B41D4B">
      <w:pPr>
        <w:pStyle w:val="ListParagraph"/>
        <w:ind w:left="0"/>
        <w:jc w:val="both"/>
      </w:pPr>
      <w:r>
        <w:t xml:space="preserve">8. Интроверт – это человек: </w:t>
      </w:r>
    </w:p>
    <w:p w:rsidR="005D7799" w:rsidRDefault="005D7799" w:rsidP="00B41D4B">
      <w:pPr>
        <w:pStyle w:val="ListParagraph"/>
        <w:ind w:left="0"/>
        <w:jc w:val="both"/>
      </w:pPr>
      <w:r>
        <w:t xml:space="preserve">А) обращенный в своем поведении на свой внутренний мир; </w:t>
      </w:r>
    </w:p>
    <w:p w:rsidR="005D7799" w:rsidRDefault="005D7799" w:rsidP="00B41D4B">
      <w:pPr>
        <w:pStyle w:val="ListParagraph"/>
        <w:ind w:left="0"/>
        <w:jc w:val="both"/>
      </w:pPr>
      <w:r>
        <w:t xml:space="preserve">Б) обращенный в своем поведении на внешнее окружение; </w:t>
      </w:r>
    </w:p>
    <w:p w:rsidR="005D7799" w:rsidRDefault="005D7799" w:rsidP="00B41D4B">
      <w:pPr>
        <w:pStyle w:val="ListParagraph"/>
        <w:ind w:left="0"/>
        <w:jc w:val="both"/>
      </w:pPr>
      <w:r>
        <w:t xml:space="preserve">В) который «плетет интриги» в коллективе; </w:t>
      </w:r>
    </w:p>
    <w:p w:rsidR="005D7799" w:rsidRDefault="005D7799" w:rsidP="00B41D4B">
      <w:pPr>
        <w:pStyle w:val="ListParagraph"/>
        <w:ind w:left="0"/>
        <w:jc w:val="both"/>
      </w:pPr>
      <w:r>
        <w:t xml:space="preserve">Г) являющийся неформальным лидером в коллективе; </w:t>
      </w:r>
    </w:p>
    <w:p w:rsidR="005D7799" w:rsidRDefault="005D7799" w:rsidP="00B41D4B">
      <w:pPr>
        <w:pStyle w:val="ListParagraph"/>
        <w:ind w:left="0"/>
        <w:jc w:val="both"/>
      </w:pPr>
      <w:r>
        <w:t xml:space="preserve">Д) являющийся исполнителем поручений руководителя. </w:t>
      </w:r>
    </w:p>
    <w:p w:rsidR="005D7799" w:rsidRDefault="005D7799" w:rsidP="00B41D4B">
      <w:pPr>
        <w:pStyle w:val="ListParagraph"/>
        <w:ind w:left="0"/>
        <w:jc w:val="both"/>
      </w:pPr>
    </w:p>
    <w:p w:rsidR="005D7799" w:rsidRDefault="005D7799" w:rsidP="00B41D4B">
      <w:pPr>
        <w:pStyle w:val="ListParagraph"/>
        <w:ind w:left="0"/>
        <w:jc w:val="both"/>
      </w:pPr>
      <w:r>
        <w:t xml:space="preserve">9. Экстраверт – это человек: </w:t>
      </w:r>
    </w:p>
    <w:p w:rsidR="005D7799" w:rsidRDefault="005D7799" w:rsidP="00B41D4B">
      <w:pPr>
        <w:pStyle w:val="ListParagraph"/>
        <w:ind w:left="0"/>
        <w:jc w:val="both"/>
      </w:pPr>
      <w:r>
        <w:t xml:space="preserve">А) являющийся частью трудового коллектива; </w:t>
      </w:r>
    </w:p>
    <w:p w:rsidR="005D7799" w:rsidRDefault="005D7799" w:rsidP="00B41D4B">
      <w:pPr>
        <w:pStyle w:val="ListParagraph"/>
        <w:ind w:left="0"/>
        <w:jc w:val="both"/>
      </w:pPr>
      <w:r>
        <w:t xml:space="preserve">Б) внешний по отношению к коллективу; </w:t>
      </w:r>
    </w:p>
    <w:p w:rsidR="005D7799" w:rsidRDefault="005D7799" w:rsidP="00B41D4B">
      <w:pPr>
        <w:pStyle w:val="ListParagraph"/>
        <w:ind w:left="0"/>
        <w:jc w:val="both"/>
      </w:pPr>
      <w:r>
        <w:t xml:space="preserve">В) обладающий сверх активностью в профессиональной сфере; </w:t>
      </w:r>
    </w:p>
    <w:p w:rsidR="005D7799" w:rsidRDefault="005D7799" w:rsidP="00B41D4B">
      <w:pPr>
        <w:pStyle w:val="ListParagraph"/>
        <w:ind w:left="0"/>
        <w:jc w:val="both"/>
      </w:pPr>
      <w:r>
        <w:t xml:space="preserve">Г) обращенный в своем поведении на внешнее окружение; </w:t>
      </w:r>
    </w:p>
    <w:p w:rsidR="005D7799" w:rsidRDefault="005D7799" w:rsidP="00B41D4B">
      <w:pPr>
        <w:pStyle w:val="ListParagraph"/>
        <w:ind w:left="0"/>
        <w:jc w:val="both"/>
      </w:pPr>
      <w:r>
        <w:t xml:space="preserve">Д) обращенный в своем поведении на свой внутренний мир. </w:t>
      </w:r>
    </w:p>
    <w:p w:rsidR="005D7799" w:rsidRDefault="005D7799" w:rsidP="00B41D4B">
      <w:pPr>
        <w:pStyle w:val="ListParagraph"/>
        <w:ind w:left="0"/>
        <w:jc w:val="both"/>
      </w:pPr>
    </w:p>
    <w:p w:rsidR="005D7799" w:rsidRDefault="005D7799" w:rsidP="00B41D4B">
      <w:pPr>
        <w:pStyle w:val="ListParagraph"/>
        <w:ind w:left="0"/>
        <w:jc w:val="both"/>
      </w:pPr>
      <w:r>
        <w:t xml:space="preserve">10. Невротизм – черта поведения, которая: </w:t>
      </w:r>
    </w:p>
    <w:p w:rsidR="005D7799" w:rsidRDefault="005D7799" w:rsidP="00B41D4B">
      <w:pPr>
        <w:pStyle w:val="ListParagraph"/>
        <w:ind w:left="0"/>
        <w:jc w:val="both"/>
      </w:pPr>
      <w:r>
        <w:t xml:space="preserve">А) легко поддается изменению в зависимости от ситуации; </w:t>
      </w:r>
    </w:p>
    <w:p w:rsidR="005D7799" w:rsidRDefault="005D7799" w:rsidP="00B41D4B">
      <w:pPr>
        <w:pStyle w:val="ListParagraph"/>
        <w:ind w:left="0"/>
        <w:jc w:val="both"/>
      </w:pPr>
      <w:r>
        <w:t xml:space="preserve">Б) легко поддается изменению в зависимости от возраста человека; </w:t>
      </w:r>
    </w:p>
    <w:p w:rsidR="005D7799" w:rsidRDefault="005D7799" w:rsidP="00B41D4B">
      <w:pPr>
        <w:pStyle w:val="ListParagraph"/>
        <w:ind w:left="0"/>
        <w:jc w:val="both"/>
      </w:pPr>
      <w:r>
        <w:t xml:space="preserve">В) является стабильной во времени; </w:t>
      </w:r>
    </w:p>
    <w:p w:rsidR="005D7799" w:rsidRDefault="005D7799" w:rsidP="00B41D4B">
      <w:pPr>
        <w:pStyle w:val="ListParagraph"/>
        <w:ind w:left="0"/>
        <w:jc w:val="both"/>
      </w:pPr>
      <w:r>
        <w:t xml:space="preserve">Г) проявляется только у экстравертов. </w:t>
      </w:r>
    </w:p>
    <w:p w:rsidR="005D7799" w:rsidRDefault="005D7799" w:rsidP="00B41D4B">
      <w:pPr>
        <w:pStyle w:val="ListParagraph"/>
        <w:ind w:left="0"/>
        <w:jc w:val="both"/>
      </w:pPr>
    </w:p>
    <w:p w:rsidR="005D7799" w:rsidRDefault="005D7799" w:rsidP="00B41D4B">
      <w:pPr>
        <w:pStyle w:val="ListParagraph"/>
        <w:ind w:left="0"/>
        <w:jc w:val="both"/>
      </w:pPr>
      <w:r>
        <w:t xml:space="preserve">11. Флегматик характеризуется как: </w:t>
      </w:r>
    </w:p>
    <w:p w:rsidR="005D7799" w:rsidRDefault="005D7799" w:rsidP="00B41D4B">
      <w:pPr>
        <w:pStyle w:val="ListParagraph"/>
        <w:ind w:left="0"/>
        <w:jc w:val="both"/>
      </w:pPr>
      <w:r>
        <w:t xml:space="preserve">А) экстравертивный, нестабильный тип личности; </w:t>
      </w:r>
    </w:p>
    <w:p w:rsidR="005D7799" w:rsidRDefault="005D7799" w:rsidP="00B41D4B">
      <w:pPr>
        <w:pStyle w:val="ListParagraph"/>
        <w:ind w:left="0"/>
        <w:jc w:val="both"/>
      </w:pPr>
      <w:r>
        <w:t xml:space="preserve">Б) экстравертивный, стабильный тип личности; </w:t>
      </w:r>
    </w:p>
    <w:p w:rsidR="005D7799" w:rsidRDefault="005D7799" w:rsidP="00B41D4B">
      <w:pPr>
        <w:pStyle w:val="ListParagraph"/>
        <w:ind w:left="0"/>
        <w:jc w:val="both"/>
      </w:pPr>
      <w:r>
        <w:t xml:space="preserve">В) интровертивный, нестабильный тип личности; </w:t>
      </w:r>
    </w:p>
    <w:p w:rsidR="005D7799" w:rsidRDefault="005D7799" w:rsidP="00B41D4B">
      <w:pPr>
        <w:pStyle w:val="ListParagraph"/>
        <w:ind w:left="0"/>
        <w:jc w:val="both"/>
      </w:pPr>
      <w:r>
        <w:t xml:space="preserve">Г) интровертивный, стабильный тип личности. </w:t>
      </w:r>
    </w:p>
    <w:p w:rsidR="005D7799" w:rsidRDefault="005D7799" w:rsidP="00B41D4B">
      <w:pPr>
        <w:pStyle w:val="ListParagraph"/>
        <w:ind w:left="0"/>
        <w:jc w:val="both"/>
      </w:pPr>
    </w:p>
    <w:p w:rsidR="005D7799" w:rsidRDefault="005D7799" w:rsidP="00B41D4B">
      <w:pPr>
        <w:pStyle w:val="ListParagraph"/>
        <w:ind w:left="0"/>
        <w:jc w:val="both"/>
      </w:pPr>
      <w:r>
        <w:t xml:space="preserve">12. Холерик характеризуется как: </w:t>
      </w:r>
    </w:p>
    <w:p w:rsidR="005D7799" w:rsidRDefault="005D7799" w:rsidP="00B41D4B">
      <w:pPr>
        <w:pStyle w:val="ListParagraph"/>
        <w:ind w:left="0"/>
        <w:jc w:val="both"/>
      </w:pPr>
      <w:r>
        <w:t xml:space="preserve">А) экстравертивный, нестабильный тип личности; </w:t>
      </w:r>
    </w:p>
    <w:p w:rsidR="005D7799" w:rsidRDefault="005D7799" w:rsidP="00B41D4B">
      <w:pPr>
        <w:pStyle w:val="ListParagraph"/>
        <w:ind w:left="0"/>
        <w:jc w:val="both"/>
      </w:pPr>
      <w:r>
        <w:t xml:space="preserve">Б) экстравертивный, стабильный тип личности; </w:t>
      </w:r>
    </w:p>
    <w:p w:rsidR="005D7799" w:rsidRDefault="005D7799" w:rsidP="00B41D4B">
      <w:pPr>
        <w:pStyle w:val="ListParagraph"/>
        <w:ind w:left="0"/>
        <w:jc w:val="both"/>
      </w:pPr>
      <w:r>
        <w:t xml:space="preserve">В) интровертивный, нестабильный тип личности; </w:t>
      </w:r>
    </w:p>
    <w:p w:rsidR="005D7799" w:rsidRDefault="005D7799" w:rsidP="00B41D4B">
      <w:pPr>
        <w:pStyle w:val="ListParagraph"/>
        <w:ind w:left="0"/>
        <w:jc w:val="both"/>
      </w:pPr>
      <w:r>
        <w:t xml:space="preserve">Г) интровертивный, стабильный тип личности. </w:t>
      </w:r>
    </w:p>
    <w:p w:rsidR="005D7799" w:rsidRDefault="005D7799" w:rsidP="00B41D4B">
      <w:pPr>
        <w:pStyle w:val="ListParagraph"/>
        <w:ind w:left="0"/>
        <w:jc w:val="both"/>
      </w:pPr>
    </w:p>
    <w:p w:rsidR="005D7799" w:rsidRDefault="005D7799" w:rsidP="00B41D4B">
      <w:pPr>
        <w:pStyle w:val="ListParagraph"/>
        <w:ind w:left="0"/>
        <w:jc w:val="both"/>
      </w:pPr>
      <w:r>
        <w:t xml:space="preserve">13. Сангвиник характеризуется как: </w:t>
      </w:r>
    </w:p>
    <w:p w:rsidR="005D7799" w:rsidRDefault="005D7799" w:rsidP="00B41D4B">
      <w:pPr>
        <w:pStyle w:val="ListParagraph"/>
        <w:ind w:left="0"/>
        <w:jc w:val="both"/>
      </w:pPr>
      <w:r>
        <w:t xml:space="preserve">А) экстравертивный, нестабильный тип личности; </w:t>
      </w:r>
    </w:p>
    <w:p w:rsidR="005D7799" w:rsidRDefault="005D7799" w:rsidP="00B41D4B">
      <w:pPr>
        <w:pStyle w:val="ListParagraph"/>
        <w:ind w:left="0"/>
        <w:jc w:val="both"/>
      </w:pPr>
      <w:r>
        <w:t xml:space="preserve">Б) экстравертивный, стабильный тип личности; </w:t>
      </w:r>
    </w:p>
    <w:p w:rsidR="005D7799" w:rsidRDefault="005D7799" w:rsidP="00B41D4B">
      <w:pPr>
        <w:pStyle w:val="ListParagraph"/>
        <w:ind w:left="0"/>
        <w:jc w:val="both"/>
      </w:pPr>
      <w:r>
        <w:t xml:space="preserve">В) интровертивный, нестабильный тип личности; </w:t>
      </w:r>
    </w:p>
    <w:p w:rsidR="005D7799" w:rsidRDefault="005D7799" w:rsidP="00B41D4B">
      <w:pPr>
        <w:pStyle w:val="ListParagraph"/>
        <w:ind w:left="0"/>
        <w:jc w:val="both"/>
      </w:pPr>
      <w:r>
        <w:t xml:space="preserve">Г) интровертивный, стабильный тип личности. </w:t>
      </w:r>
    </w:p>
    <w:p w:rsidR="005D7799" w:rsidRDefault="005D7799" w:rsidP="00B41D4B">
      <w:pPr>
        <w:pStyle w:val="ListParagraph"/>
        <w:ind w:left="0"/>
        <w:jc w:val="both"/>
      </w:pPr>
    </w:p>
    <w:p w:rsidR="005D7799" w:rsidRDefault="005D7799" w:rsidP="00B41D4B">
      <w:pPr>
        <w:jc w:val="both"/>
      </w:pPr>
      <w:r>
        <w:t xml:space="preserve">14. Меланхолик характеризуется как: </w:t>
      </w:r>
    </w:p>
    <w:p w:rsidR="005D7799" w:rsidRDefault="005D7799" w:rsidP="00B41D4B">
      <w:pPr>
        <w:pStyle w:val="ListParagraph"/>
        <w:ind w:left="0"/>
        <w:jc w:val="both"/>
      </w:pPr>
      <w:r>
        <w:t xml:space="preserve">А) экстравертивный, нестабильный тип личности; </w:t>
      </w:r>
    </w:p>
    <w:p w:rsidR="005D7799" w:rsidRDefault="005D7799" w:rsidP="00B41D4B">
      <w:pPr>
        <w:pStyle w:val="ListParagraph"/>
        <w:ind w:left="0"/>
        <w:jc w:val="both"/>
      </w:pPr>
      <w:r>
        <w:t xml:space="preserve">Б) экстравертивный, стабильный тип личности; </w:t>
      </w:r>
    </w:p>
    <w:p w:rsidR="005D7799" w:rsidRDefault="005D7799" w:rsidP="00B41D4B">
      <w:pPr>
        <w:pStyle w:val="ListParagraph"/>
        <w:ind w:left="0"/>
        <w:jc w:val="both"/>
      </w:pPr>
      <w:r>
        <w:t xml:space="preserve">В) интровертивный, нестабильный тип личности; </w:t>
      </w:r>
    </w:p>
    <w:p w:rsidR="005D7799" w:rsidRPr="00B41D4B" w:rsidRDefault="005D7799" w:rsidP="00B41D4B">
      <w:pPr>
        <w:pStyle w:val="ListParagraph"/>
        <w:ind w:left="0"/>
        <w:jc w:val="both"/>
      </w:pPr>
      <w:r>
        <w:t>Г) интровертивный, стабильный тип личности.</w:t>
      </w:r>
    </w:p>
    <w:p w:rsidR="005D7799" w:rsidRDefault="005D7799" w:rsidP="00E074A7">
      <w:pPr>
        <w:pStyle w:val="ListParagraph"/>
        <w:ind w:left="0"/>
        <w:jc w:val="both"/>
      </w:pPr>
    </w:p>
    <w:p w:rsidR="005D7799" w:rsidRDefault="005D7799"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9"/>
        <w:gridCol w:w="1290"/>
        <w:gridCol w:w="8637"/>
      </w:tblGrid>
      <w:tr w:rsidR="005D7799" w:rsidTr="00873E91">
        <w:tc>
          <w:tcPr>
            <w:tcW w:w="289" w:type="dxa"/>
          </w:tcPr>
          <w:p w:rsidR="005D7799" w:rsidRPr="000A002C" w:rsidRDefault="005D7799" w:rsidP="00B41D4B">
            <w:r w:rsidRPr="000A002C">
              <w:t xml:space="preserve">А </w:t>
            </w:r>
          </w:p>
        </w:tc>
        <w:tc>
          <w:tcPr>
            <w:tcW w:w="1290" w:type="dxa"/>
          </w:tcPr>
          <w:p w:rsidR="005D7799" w:rsidRPr="000A002C" w:rsidRDefault="005D7799" w:rsidP="00B41D4B">
            <w:r w:rsidRPr="000A002C">
              <w:t xml:space="preserve">Сангвиник </w:t>
            </w:r>
          </w:p>
        </w:tc>
        <w:tc>
          <w:tcPr>
            <w:tcW w:w="8637" w:type="dxa"/>
          </w:tcPr>
          <w:p w:rsidR="005D7799" w:rsidRDefault="005D7799" w:rsidP="00B41D4B">
            <w:r w:rsidRPr="000A002C">
              <w:t xml:space="preserve">____ Человек с неустойчивым поведением, погруженный в свой внутренний мир. </w:t>
            </w:r>
          </w:p>
        </w:tc>
      </w:tr>
      <w:tr w:rsidR="005D7799" w:rsidTr="00873E91">
        <w:tc>
          <w:tcPr>
            <w:tcW w:w="289" w:type="dxa"/>
          </w:tcPr>
          <w:p w:rsidR="005D7799" w:rsidRDefault="005D7799" w:rsidP="00873E91">
            <w:pPr>
              <w:jc w:val="both"/>
            </w:pPr>
            <w:r>
              <w:t>Б</w:t>
            </w:r>
          </w:p>
        </w:tc>
        <w:tc>
          <w:tcPr>
            <w:tcW w:w="1290" w:type="dxa"/>
          </w:tcPr>
          <w:p w:rsidR="005D7799" w:rsidRPr="00F203ED" w:rsidRDefault="005D7799" w:rsidP="00E00808">
            <w:r w:rsidRPr="00F203ED">
              <w:t xml:space="preserve">Холерик </w:t>
            </w:r>
          </w:p>
        </w:tc>
        <w:tc>
          <w:tcPr>
            <w:tcW w:w="8637" w:type="dxa"/>
          </w:tcPr>
          <w:p w:rsidR="005D7799" w:rsidRDefault="005D7799" w:rsidP="00E00808">
            <w:r w:rsidRPr="00F203ED">
              <w:t xml:space="preserve">____ Человек с неуравновешенным характером, проявляющий открытый интерес к внешней среде и своему окружению. </w:t>
            </w:r>
          </w:p>
        </w:tc>
      </w:tr>
      <w:tr w:rsidR="005D7799" w:rsidTr="00873E91">
        <w:tc>
          <w:tcPr>
            <w:tcW w:w="289" w:type="dxa"/>
          </w:tcPr>
          <w:p w:rsidR="005D7799" w:rsidRDefault="005D7799" w:rsidP="00873E91">
            <w:pPr>
              <w:jc w:val="both"/>
            </w:pPr>
            <w:r>
              <w:t>В</w:t>
            </w:r>
          </w:p>
        </w:tc>
        <w:tc>
          <w:tcPr>
            <w:tcW w:w="1290" w:type="dxa"/>
          </w:tcPr>
          <w:p w:rsidR="005D7799" w:rsidRPr="00CA0699" w:rsidRDefault="005D7799" w:rsidP="00E00808">
            <w:r w:rsidRPr="00CA0699">
              <w:t xml:space="preserve">Меланхолик </w:t>
            </w:r>
          </w:p>
        </w:tc>
        <w:tc>
          <w:tcPr>
            <w:tcW w:w="8637" w:type="dxa"/>
          </w:tcPr>
          <w:p w:rsidR="005D7799" w:rsidRDefault="005D7799" w:rsidP="00E00808">
            <w:r w:rsidRPr="00CA0699">
              <w:t xml:space="preserve">____ Спокойный человек, не проявляющий большого интереса к внешнему миру и общению. </w:t>
            </w:r>
          </w:p>
        </w:tc>
      </w:tr>
      <w:tr w:rsidR="005D7799" w:rsidTr="00873E91">
        <w:tc>
          <w:tcPr>
            <w:tcW w:w="289" w:type="dxa"/>
          </w:tcPr>
          <w:p w:rsidR="005D7799" w:rsidRDefault="005D7799" w:rsidP="00873E91">
            <w:pPr>
              <w:jc w:val="both"/>
            </w:pPr>
            <w:r>
              <w:t>Г</w:t>
            </w:r>
          </w:p>
        </w:tc>
        <w:tc>
          <w:tcPr>
            <w:tcW w:w="1290" w:type="dxa"/>
          </w:tcPr>
          <w:p w:rsidR="005D7799" w:rsidRPr="00CD6FDE" w:rsidRDefault="005D7799" w:rsidP="00E00808">
            <w:r w:rsidRPr="00CD6FDE">
              <w:t xml:space="preserve">Флегматик </w:t>
            </w:r>
          </w:p>
        </w:tc>
        <w:tc>
          <w:tcPr>
            <w:tcW w:w="8637" w:type="dxa"/>
          </w:tcPr>
          <w:p w:rsidR="005D7799" w:rsidRDefault="005D7799" w:rsidP="00E00808">
            <w:r w:rsidRPr="00CD6FDE">
              <w:t xml:space="preserve">____ Уверенный в себе человек, открытый для общения. </w:t>
            </w:r>
          </w:p>
        </w:tc>
      </w:tr>
    </w:tbl>
    <w:p w:rsidR="005D7799" w:rsidRDefault="005D7799" w:rsidP="00B41D4B">
      <w:pPr>
        <w:jc w:val="both"/>
      </w:pPr>
    </w:p>
    <w:p w:rsidR="005D7799" w:rsidRDefault="005D7799" w:rsidP="00CB2EAC">
      <w:pPr>
        <w:pStyle w:val="ListParagraph"/>
        <w:ind w:left="0"/>
        <w:jc w:val="both"/>
      </w:pPr>
      <w:r>
        <w:t xml:space="preserve">16. Представителями традиционных теорий мотивации являются (отметьте не менее двух правильных вариантов ответов): </w:t>
      </w:r>
    </w:p>
    <w:p w:rsidR="005D7799" w:rsidRDefault="005D7799" w:rsidP="00CB2EAC">
      <w:pPr>
        <w:pStyle w:val="ListParagraph"/>
        <w:ind w:left="0"/>
        <w:jc w:val="both"/>
      </w:pPr>
      <w:r>
        <w:t xml:space="preserve">А) Ф. Херцберг; </w:t>
      </w:r>
    </w:p>
    <w:p w:rsidR="005D7799" w:rsidRDefault="005D7799" w:rsidP="00CB2EAC">
      <w:pPr>
        <w:pStyle w:val="ListParagraph"/>
        <w:ind w:left="0"/>
        <w:jc w:val="both"/>
      </w:pPr>
      <w:r>
        <w:t xml:space="preserve">Б) А. Маслоу; </w:t>
      </w:r>
    </w:p>
    <w:p w:rsidR="005D7799" w:rsidRDefault="005D7799" w:rsidP="00CB2EAC">
      <w:pPr>
        <w:pStyle w:val="ListParagraph"/>
        <w:ind w:left="0"/>
        <w:jc w:val="both"/>
      </w:pPr>
      <w:r>
        <w:t xml:space="preserve">В) Г. Гант; </w:t>
      </w:r>
    </w:p>
    <w:p w:rsidR="005D7799" w:rsidRDefault="005D7799" w:rsidP="00CB2EAC">
      <w:pPr>
        <w:pStyle w:val="ListParagraph"/>
        <w:ind w:left="0"/>
        <w:jc w:val="both"/>
      </w:pPr>
      <w:r>
        <w:t xml:space="preserve">Г) Ф. Тэйлор. </w:t>
      </w:r>
    </w:p>
    <w:p w:rsidR="005D7799" w:rsidRDefault="005D7799" w:rsidP="00CB2EAC">
      <w:pPr>
        <w:pStyle w:val="ListParagraph"/>
        <w:ind w:left="0"/>
        <w:jc w:val="both"/>
      </w:pPr>
    </w:p>
    <w:p w:rsidR="005D7799" w:rsidRDefault="005D7799" w:rsidP="00CB2EAC">
      <w:pPr>
        <w:pStyle w:val="ListParagraph"/>
        <w:ind w:left="0"/>
        <w:jc w:val="both"/>
      </w:pPr>
      <w:r>
        <w:t xml:space="preserve">17. Авторами содержательных теорий мотивации являются (отметьте не менее двух правильных вариантов ответов): </w:t>
      </w:r>
    </w:p>
    <w:p w:rsidR="005D7799" w:rsidRDefault="005D7799" w:rsidP="00CB2EAC">
      <w:pPr>
        <w:pStyle w:val="ListParagraph"/>
        <w:ind w:left="0"/>
        <w:jc w:val="both"/>
      </w:pPr>
      <w:r>
        <w:t xml:space="preserve">А) Ф. Херцберг; </w:t>
      </w:r>
    </w:p>
    <w:p w:rsidR="005D7799" w:rsidRDefault="005D7799" w:rsidP="00CB2EAC">
      <w:pPr>
        <w:pStyle w:val="ListParagraph"/>
        <w:ind w:left="0"/>
        <w:jc w:val="both"/>
      </w:pPr>
      <w:r>
        <w:t xml:space="preserve">Б) А. Маслоу; </w:t>
      </w:r>
    </w:p>
    <w:p w:rsidR="005D7799" w:rsidRDefault="005D7799" w:rsidP="00CB2EAC">
      <w:pPr>
        <w:pStyle w:val="ListParagraph"/>
        <w:ind w:left="0"/>
        <w:jc w:val="both"/>
      </w:pPr>
      <w:r>
        <w:t xml:space="preserve">В) В. Врум; </w:t>
      </w:r>
    </w:p>
    <w:p w:rsidR="005D7799" w:rsidRDefault="005D7799" w:rsidP="00CB2EAC">
      <w:pPr>
        <w:pStyle w:val="ListParagraph"/>
        <w:ind w:left="0"/>
        <w:jc w:val="both"/>
      </w:pPr>
      <w:r>
        <w:t xml:space="preserve">Г) Ф. Тэйлор; </w:t>
      </w:r>
    </w:p>
    <w:p w:rsidR="005D7799" w:rsidRDefault="005D7799" w:rsidP="00CB2EAC">
      <w:pPr>
        <w:pStyle w:val="ListParagraph"/>
        <w:ind w:left="0"/>
        <w:jc w:val="both"/>
      </w:pPr>
      <w:r>
        <w:t xml:space="preserve">Д) Д. Мак-Клелланд. </w:t>
      </w:r>
    </w:p>
    <w:p w:rsidR="005D7799" w:rsidRDefault="005D7799" w:rsidP="00CB2EAC">
      <w:pPr>
        <w:pStyle w:val="ListParagraph"/>
        <w:ind w:left="0"/>
        <w:jc w:val="both"/>
      </w:pPr>
    </w:p>
    <w:p w:rsidR="005D7799" w:rsidRDefault="005D7799" w:rsidP="00CB2EAC">
      <w:pPr>
        <w:pStyle w:val="ListParagraph"/>
        <w:ind w:left="0"/>
        <w:jc w:val="both"/>
      </w:pPr>
      <w:r>
        <w:t xml:space="preserve">18. Авторами процессуальных теорий мотивации являются (отметьте не менее двух правильных вариантов ответов): </w:t>
      </w:r>
    </w:p>
    <w:p w:rsidR="005D7799" w:rsidRDefault="005D7799" w:rsidP="00CB2EAC">
      <w:pPr>
        <w:pStyle w:val="ListParagraph"/>
        <w:ind w:left="0"/>
        <w:jc w:val="both"/>
      </w:pPr>
      <w:r>
        <w:t xml:space="preserve">А) Э. Лоулер; </w:t>
      </w:r>
    </w:p>
    <w:p w:rsidR="005D7799" w:rsidRDefault="005D7799" w:rsidP="00CB2EAC">
      <w:pPr>
        <w:pStyle w:val="ListParagraph"/>
        <w:ind w:left="0"/>
        <w:jc w:val="both"/>
      </w:pPr>
      <w:r>
        <w:t xml:space="preserve">Б) Д. Макгрегор; </w:t>
      </w:r>
    </w:p>
    <w:p w:rsidR="005D7799" w:rsidRDefault="005D7799" w:rsidP="00CB2EAC">
      <w:pPr>
        <w:pStyle w:val="ListParagraph"/>
        <w:ind w:left="0"/>
        <w:jc w:val="both"/>
      </w:pPr>
      <w:r>
        <w:t xml:space="preserve">В) В. Герчиков; </w:t>
      </w:r>
    </w:p>
    <w:p w:rsidR="005D7799" w:rsidRDefault="005D7799" w:rsidP="00CB2EAC">
      <w:pPr>
        <w:pStyle w:val="ListParagraph"/>
        <w:ind w:left="0"/>
        <w:jc w:val="both"/>
      </w:pPr>
      <w:r>
        <w:t xml:space="preserve">Г) С. Адамс; </w:t>
      </w:r>
    </w:p>
    <w:p w:rsidR="005D7799" w:rsidRDefault="005D7799" w:rsidP="00CB2EAC">
      <w:pPr>
        <w:pStyle w:val="ListParagraph"/>
        <w:ind w:left="0"/>
        <w:jc w:val="both"/>
      </w:pPr>
      <w:r>
        <w:t>Д) Д. Мак-Клелланд.</w:t>
      </w:r>
    </w:p>
    <w:p w:rsidR="005D7799" w:rsidRDefault="005D7799" w:rsidP="00E074A7">
      <w:pPr>
        <w:pStyle w:val="ListParagraph"/>
        <w:ind w:left="0"/>
        <w:jc w:val="both"/>
      </w:pPr>
    </w:p>
    <w:p w:rsidR="005D7799" w:rsidRDefault="005D7799" w:rsidP="00CB2EAC">
      <w:pPr>
        <w:pStyle w:val="ListParagraph"/>
        <w:ind w:left="0"/>
        <w:jc w:val="both"/>
      </w:pPr>
      <w:r>
        <w:t xml:space="preserve">19. Авторами процессуальных теорий мотивации не являются (отметьте не менее двух правильных вариантов ответов): </w:t>
      </w:r>
    </w:p>
    <w:p w:rsidR="005D7799" w:rsidRDefault="005D7799" w:rsidP="00CB2EAC">
      <w:pPr>
        <w:pStyle w:val="ListParagraph"/>
        <w:ind w:left="0"/>
        <w:jc w:val="both"/>
      </w:pPr>
      <w:r>
        <w:t xml:space="preserve">А) Л. Портер </w:t>
      </w:r>
    </w:p>
    <w:p w:rsidR="005D7799" w:rsidRDefault="005D7799" w:rsidP="00CB2EAC">
      <w:pPr>
        <w:pStyle w:val="ListParagraph"/>
        <w:ind w:left="0"/>
        <w:jc w:val="both"/>
      </w:pPr>
      <w:r>
        <w:t xml:space="preserve">Б) Д. Макгрегор; </w:t>
      </w:r>
    </w:p>
    <w:p w:rsidR="005D7799" w:rsidRDefault="005D7799" w:rsidP="00CB2EAC">
      <w:pPr>
        <w:pStyle w:val="ListParagraph"/>
        <w:ind w:left="0"/>
        <w:jc w:val="both"/>
      </w:pPr>
      <w:r>
        <w:t xml:space="preserve">В) Ф. Херцберг; </w:t>
      </w:r>
    </w:p>
    <w:p w:rsidR="005D7799" w:rsidRDefault="005D7799" w:rsidP="00CB2EAC">
      <w:pPr>
        <w:pStyle w:val="ListParagraph"/>
        <w:ind w:left="0"/>
        <w:jc w:val="both"/>
      </w:pPr>
      <w:r>
        <w:t xml:space="preserve">Г) С. Адамс; </w:t>
      </w:r>
    </w:p>
    <w:p w:rsidR="005D7799" w:rsidRDefault="005D7799" w:rsidP="00CB2EAC">
      <w:pPr>
        <w:pStyle w:val="ListParagraph"/>
        <w:ind w:left="0"/>
        <w:jc w:val="both"/>
      </w:pPr>
      <w:r>
        <w:t xml:space="preserve">Д) В. Врум. </w:t>
      </w:r>
    </w:p>
    <w:p w:rsidR="005D7799" w:rsidRDefault="005D7799" w:rsidP="00CB2EAC">
      <w:pPr>
        <w:pStyle w:val="ListParagraph"/>
        <w:ind w:left="0"/>
        <w:jc w:val="both"/>
      </w:pPr>
    </w:p>
    <w:p w:rsidR="005D7799" w:rsidRDefault="005D7799" w:rsidP="00CB2EAC">
      <w:pPr>
        <w:pStyle w:val="ListParagraph"/>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5D7799" w:rsidRDefault="005D7799" w:rsidP="00CB2EAC">
      <w:pPr>
        <w:pStyle w:val="ListParagraph"/>
        <w:ind w:left="0"/>
        <w:jc w:val="both"/>
      </w:pPr>
      <w:r>
        <w:t xml:space="preserve">А) процессуальных; </w:t>
      </w:r>
    </w:p>
    <w:p w:rsidR="005D7799" w:rsidRDefault="005D7799" w:rsidP="00CB2EAC">
      <w:pPr>
        <w:pStyle w:val="ListParagraph"/>
        <w:ind w:left="0"/>
        <w:jc w:val="both"/>
      </w:pPr>
      <w:r>
        <w:t xml:space="preserve">Б) содержательных; </w:t>
      </w:r>
    </w:p>
    <w:p w:rsidR="005D7799" w:rsidRDefault="005D7799" w:rsidP="00CB2EAC">
      <w:pPr>
        <w:pStyle w:val="ListParagraph"/>
        <w:ind w:left="0"/>
        <w:jc w:val="both"/>
      </w:pPr>
      <w:r>
        <w:t xml:space="preserve">В) традиционных; </w:t>
      </w:r>
    </w:p>
    <w:p w:rsidR="005D7799" w:rsidRDefault="005D7799" w:rsidP="00CB2EAC">
      <w:pPr>
        <w:pStyle w:val="ListParagraph"/>
        <w:ind w:left="0"/>
        <w:jc w:val="both"/>
      </w:pPr>
      <w:r>
        <w:t xml:space="preserve">Г) эконометрических. </w:t>
      </w:r>
    </w:p>
    <w:p w:rsidR="005D7799" w:rsidRDefault="005D7799" w:rsidP="00CB2EAC">
      <w:pPr>
        <w:pStyle w:val="ListParagraph"/>
        <w:ind w:left="0"/>
        <w:jc w:val="both"/>
      </w:pPr>
    </w:p>
    <w:p w:rsidR="005D7799" w:rsidRDefault="005D7799" w:rsidP="00CB2EAC">
      <w:pPr>
        <w:pStyle w:val="ListParagraph"/>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5D7799" w:rsidRDefault="005D7799" w:rsidP="00CB2EAC">
      <w:pPr>
        <w:pStyle w:val="ListParagraph"/>
        <w:ind w:left="0"/>
        <w:jc w:val="both"/>
      </w:pPr>
      <w:r>
        <w:t xml:space="preserve">А) авторами Хоуторнскихэкпериментов; </w:t>
      </w:r>
    </w:p>
    <w:p w:rsidR="005D7799" w:rsidRDefault="005D7799" w:rsidP="00CB2EAC">
      <w:pPr>
        <w:pStyle w:val="ListParagraph"/>
        <w:ind w:left="0"/>
        <w:jc w:val="both"/>
      </w:pPr>
      <w:r>
        <w:t xml:space="preserve">Б) в теории Херцберга; </w:t>
      </w:r>
    </w:p>
    <w:p w:rsidR="005D7799" w:rsidRDefault="005D7799" w:rsidP="00CB2EAC">
      <w:pPr>
        <w:pStyle w:val="ListParagraph"/>
        <w:ind w:left="0"/>
        <w:jc w:val="both"/>
      </w:pPr>
      <w:r>
        <w:t xml:space="preserve">В) авторами традиционных теорий мотивации; </w:t>
      </w:r>
    </w:p>
    <w:p w:rsidR="005D7799" w:rsidRDefault="005D7799" w:rsidP="00CB2EAC">
      <w:pPr>
        <w:pStyle w:val="ListParagraph"/>
        <w:ind w:left="0"/>
        <w:jc w:val="both"/>
      </w:pPr>
      <w:r>
        <w:t>Г) в теории Рамперсада.</w:t>
      </w:r>
    </w:p>
    <w:p w:rsidR="005D7799" w:rsidRDefault="005D7799" w:rsidP="00CB2EAC">
      <w:pPr>
        <w:pStyle w:val="ListParagraph"/>
        <w:ind w:left="0"/>
        <w:jc w:val="both"/>
      </w:pPr>
    </w:p>
    <w:p w:rsidR="005D7799" w:rsidRDefault="005D7799" w:rsidP="00CB2EAC">
      <w:pPr>
        <w:pStyle w:val="ListParagraph"/>
        <w:ind w:left="0"/>
        <w:jc w:val="both"/>
      </w:pPr>
      <w:r>
        <w:t xml:space="preserve">22. Традиционные теории мотивации труда характеризует: </w:t>
      </w:r>
    </w:p>
    <w:p w:rsidR="005D7799" w:rsidRDefault="005D7799" w:rsidP="00CB2EAC">
      <w:pPr>
        <w:pStyle w:val="ListParagraph"/>
        <w:ind w:left="0"/>
        <w:jc w:val="both"/>
      </w:pPr>
      <w:r>
        <w:t xml:space="preserve">А) направленность в процессе формирования мотивации на учет всего комплекса мотивов; </w:t>
      </w:r>
    </w:p>
    <w:p w:rsidR="005D7799" w:rsidRDefault="005D7799" w:rsidP="00CB2EAC">
      <w:pPr>
        <w:pStyle w:val="ListParagraph"/>
        <w:ind w:left="0"/>
        <w:jc w:val="both"/>
      </w:pPr>
      <w:r>
        <w:t xml:space="preserve">Б) необходимость применения равных условий материальной мотивации ко всем работникам; </w:t>
      </w:r>
    </w:p>
    <w:p w:rsidR="005D7799" w:rsidRDefault="005D7799" w:rsidP="00CB2EAC">
      <w:pPr>
        <w:pStyle w:val="ListParagraph"/>
        <w:ind w:left="0"/>
        <w:jc w:val="both"/>
      </w:pPr>
      <w:r>
        <w:t xml:space="preserve">В) разделение работников на группы, к которым должны применяться разные формы мотивации; </w:t>
      </w:r>
    </w:p>
    <w:p w:rsidR="005D7799" w:rsidRDefault="005D7799" w:rsidP="00CB2EAC">
      <w:pPr>
        <w:pStyle w:val="ListParagraph"/>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5D7799" w:rsidRDefault="005D7799" w:rsidP="00CB2EAC">
      <w:pPr>
        <w:pStyle w:val="ListParagraph"/>
        <w:ind w:left="0"/>
        <w:jc w:val="both"/>
      </w:pPr>
    </w:p>
    <w:p w:rsidR="005D7799" w:rsidRDefault="005D7799" w:rsidP="00CB2EAC">
      <w:pPr>
        <w:pStyle w:val="ListParagraph"/>
        <w:ind w:left="0"/>
        <w:jc w:val="both"/>
      </w:pPr>
      <w:r>
        <w:t xml:space="preserve">23. Разделение условий труда на мотивационные и гигиенические факторы характеризует: </w:t>
      </w:r>
    </w:p>
    <w:p w:rsidR="005D7799" w:rsidRDefault="005D7799" w:rsidP="00CB2EAC">
      <w:pPr>
        <w:pStyle w:val="ListParagraph"/>
        <w:ind w:left="0"/>
        <w:jc w:val="both"/>
      </w:pPr>
      <w:r>
        <w:t xml:space="preserve">А) теорию иерархии потребностей Маслоу; </w:t>
      </w:r>
    </w:p>
    <w:p w:rsidR="005D7799" w:rsidRDefault="005D7799" w:rsidP="00CB2EAC">
      <w:pPr>
        <w:pStyle w:val="ListParagraph"/>
        <w:ind w:left="0"/>
        <w:jc w:val="both"/>
      </w:pPr>
      <w:r>
        <w:t xml:space="preserve">Б) двухфакторную модель мотивации Герцберга; </w:t>
      </w:r>
    </w:p>
    <w:p w:rsidR="005D7799" w:rsidRDefault="005D7799" w:rsidP="00CB2EAC">
      <w:pPr>
        <w:pStyle w:val="ListParagraph"/>
        <w:ind w:left="0"/>
        <w:jc w:val="both"/>
      </w:pPr>
      <w:r>
        <w:t xml:space="preserve">В) диспозиционные модели В.А. Ядова; </w:t>
      </w:r>
    </w:p>
    <w:p w:rsidR="005D7799" w:rsidRDefault="005D7799" w:rsidP="00CB2EAC">
      <w:pPr>
        <w:pStyle w:val="ListParagraph"/>
        <w:ind w:left="0"/>
        <w:jc w:val="both"/>
      </w:pPr>
      <w:r>
        <w:t xml:space="preserve">Г) типологическую модель Герчикова; </w:t>
      </w:r>
    </w:p>
    <w:p w:rsidR="005D7799" w:rsidRDefault="005D7799" w:rsidP="00CB2EAC">
      <w:pPr>
        <w:pStyle w:val="ListParagraph"/>
        <w:ind w:left="0"/>
        <w:jc w:val="both"/>
      </w:pPr>
      <w:r>
        <w:t xml:space="preserve">Д) Х-, У-теорию Мак-Грегора. </w:t>
      </w:r>
    </w:p>
    <w:p w:rsidR="005D7799" w:rsidRDefault="005D7799" w:rsidP="00CB2EAC">
      <w:pPr>
        <w:pStyle w:val="ListParagraph"/>
        <w:ind w:left="0"/>
        <w:jc w:val="both"/>
      </w:pPr>
    </w:p>
    <w:p w:rsidR="005D7799" w:rsidRDefault="005D7799" w:rsidP="00CB2EAC">
      <w:pPr>
        <w:pStyle w:val="ListParagraph"/>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5D7799" w:rsidRDefault="005D7799" w:rsidP="00CB2EAC">
      <w:pPr>
        <w:pStyle w:val="ListParagraph"/>
        <w:ind w:left="0"/>
        <w:jc w:val="both"/>
      </w:pPr>
      <w:r>
        <w:t xml:space="preserve">А) системы сбалансированных показателей Рамперсада; </w:t>
      </w:r>
    </w:p>
    <w:p w:rsidR="005D7799" w:rsidRDefault="005D7799" w:rsidP="00CB2EAC">
      <w:pPr>
        <w:pStyle w:val="ListParagraph"/>
        <w:ind w:left="0"/>
        <w:jc w:val="both"/>
      </w:pPr>
      <w:r>
        <w:t xml:space="preserve">Б) типологической модели Герчикова; </w:t>
      </w:r>
    </w:p>
    <w:p w:rsidR="005D7799" w:rsidRDefault="005D7799" w:rsidP="00CB2EAC">
      <w:pPr>
        <w:pStyle w:val="ListParagraph"/>
        <w:ind w:left="0"/>
        <w:jc w:val="both"/>
      </w:pPr>
      <w:r>
        <w:t xml:space="preserve">В) трехфакторной модели Мак-Клелланда; </w:t>
      </w:r>
    </w:p>
    <w:p w:rsidR="005D7799" w:rsidRDefault="005D7799" w:rsidP="00CB2EAC">
      <w:pPr>
        <w:pStyle w:val="ListParagraph"/>
        <w:ind w:left="0"/>
        <w:jc w:val="both"/>
      </w:pPr>
      <w:r>
        <w:t xml:space="preserve">Г) диспозиционной теории Ядова. </w:t>
      </w:r>
    </w:p>
    <w:p w:rsidR="005D7799" w:rsidRDefault="005D7799" w:rsidP="00CB2EAC">
      <w:pPr>
        <w:pStyle w:val="ListParagraph"/>
        <w:ind w:left="0"/>
        <w:jc w:val="both"/>
      </w:pPr>
    </w:p>
    <w:p w:rsidR="005D7799" w:rsidRDefault="005D7799" w:rsidP="00CB2EAC">
      <w:pPr>
        <w:pStyle w:val="ListParagraph"/>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5D7799" w:rsidRDefault="005D7799" w:rsidP="00CB2EAC">
      <w:pPr>
        <w:pStyle w:val="ListParagraph"/>
        <w:ind w:left="0"/>
        <w:jc w:val="both"/>
      </w:pPr>
      <w:r>
        <w:t xml:space="preserve">А) системы сбалансированных показателей Рамперсада; </w:t>
      </w:r>
    </w:p>
    <w:p w:rsidR="005D7799" w:rsidRDefault="005D7799" w:rsidP="00CB2EAC">
      <w:pPr>
        <w:pStyle w:val="ListParagraph"/>
        <w:ind w:left="0"/>
        <w:jc w:val="both"/>
      </w:pPr>
      <w:r>
        <w:t xml:space="preserve">Б) типологической модели Герчикова; </w:t>
      </w:r>
    </w:p>
    <w:p w:rsidR="005D7799" w:rsidRDefault="005D7799" w:rsidP="00CB2EAC">
      <w:pPr>
        <w:pStyle w:val="ListParagraph"/>
        <w:ind w:left="0"/>
        <w:jc w:val="both"/>
      </w:pPr>
      <w:r>
        <w:t xml:space="preserve">В) трехфакторной модели Мак-Клелланда; </w:t>
      </w:r>
    </w:p>
    <w:p w:rsidR="005D7799" w:rsidRDefault="005D7799" w:rsidP="00CB2EAC">
      <w:pPr>
        <w:pStyle w:val="ListParagraph"/>
        <w:ind w:left="0"/>
        <w:jc w:val="both"/>
      </w:pPr>
      <w:r>
        <w:t xml:space="preserve">Г) диспозиционной теории Ядова. </w:t>
      </w:r>
    </w:p>
    <w:p w:rsidR="005D7799" w:rsidRDefault="005D7799" w:rsidP="00CB2EAC">
      <w:pPr>
        <w:pStyle w:val="ListParagraph"/>
        <w:ind w:left="0"/>
        <w:jc w:val="both"/>
      </w:pPr>
    </w:p>
    <w:p w:rsidR="005D7799" w:rsidRDefault="005D7799" w:rsidP="00CB2EAC">
      <w:pPr>
        <w:pStyle w:val="ListParagraph"/>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5D7799" w:rsidRDefault="005D7799" w:rsidP="00CB2EAC">
      <w:pPr>
        <w:pStyle w:val="ListParagraph"/>
        <w:ind w:left="0"/>
        <w:jc w:val="both"/>
      </w:pPr>
      <w:r>
        <w:t xml:space="preserve">А) в теории иерархии потребностей Маслоу; </w:t>
      </w:r>
    </w:p>
    <w:p w:rsidR="005D7799" w:rsidRDefault="005D7799" w:rsidP="00CB2EAC">
      <w:pPr>
        <w:pStyle w:val="ListParagraph"/>
        <w:ind w:left="0"/>
        <w:jc w:val="both"/>
      </w:pPr>
      <w:r>
        <w:t xml:space="preserve">Б) в трехфакторной теории Мак-Клелланда; </w:t>
      </w:r>
    </w:p>
    <w:p w:rsidR="005D7799" w:rsidRDefault="005D7799" w:rsidP="00CB2EAC">
      <w:pPr>
        <w:pStyle w:val="ListParagraph"/>
        <w:ind w:left="0"/>
        <w:jc w:val="both"/>
      </w:pPr>
      <w:r>
        <w:t xml:space="preserve">В) в теории Портера-Лоулера; </w:t>
      </w:r>
    </w:p>
    <w:p w:rsidR="005D7799" w:rsidRDefault="005D7799" w:rsidP="00CB2EAC">
      <w:pPr>
        <w:pStyle w:val="ListParagraph"/>
        <w:ind w:left="0"/>
        <w:jc w:val="both"/>
      </w:pPr>
      <w:r>
        <w:t xml:space="preserve">Г) в теории ожиданий Врума. </w:t>
      </w:r>
    </w:p>
    <w:p w:rsidR="005D7799" w:rsidRDefault="005D7799" w:rsidP="00CB2EAC">
      <w:pPr>
        <w:pStyle w:val="ListParagraph"/>
        <w:ind w:left="0"/>
        <w:jc w:val="both"/>
      </w:pPr>
    </w:p>
    <w:p w:rsidR="005D7799" w:rsidRDefault="005D7799" w:rsidP="00CB2EAC">
      <w:pPr>
        <w:pStyle w:val="ListParagraph"/>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5D7799" w:rsidRDefault="005D7799" w:rsidP="00CB2EAC">
      <w:pPr>
        <w:pStyle w:val="ListParagraph"/>
        <w:ind w:left="0"/>
        <w:jc w:val="both"/>
      </w:pPr>
      <w:r>
        <w:t xml:space="preserve">А) диспозиционной теории Ядова; </w:t>
      </w:r>
    </w:p>
    <w:p w:rsidR="005D7799" w:rsidRDefault="005D7799" w:rsidP="00CB2EAC">
      <w:pPr>
        <w:pStyle w:val="ListParagraph"/>
        <w:ind w:left="0"/>
        <w:jc w:val="both"/>
      </w:pPr>
      <w:r>
        <w:t xml:space="preserve">Б) типологической модели Герчикова; </w:t>
      </w:r>
    </w:p>
    <w:p w:rsidR="005D7799" w:rsidRDefault="005D7799" w:rsidP="00CB2EAC">
      <w:pPr>
        <w:pStyle w:val="ListParagraph"/>
        <w:ind w:left="0"/>
        <w:jc w:val="both"/>
      </w:pPr>
      <w:r>
        <w:t xml:space="preserve">В) двухфакторной модели Герцберга; </w:t>
      </w:r>
    </w:p>
    <w:p w:rsidR="005D7799" w:rsidRDefault="005D7799" w:rsidP="00CB2EAC">
      <w:pPr>
        <w:pStyle w:val="ListParagraph"/>
        <w:ind w:left="0"/>
        <w:jc w:val="both"/>
      </w:pPr>
      <w:r>
        <w:t xml:space="preserve">Г) теории справедливости С. Адамса; </w:t>
      </w:r>
    </w:p>
    <w:p w:rsidR="005D7799" w:rsidRDefault="005D7799" w:rsidP="00CB2EAC">
      <w:pPr>
        <w:pStyle w:val="ListParagraph"/>
        <w:ind w:left="0"/>
        <w:jc w:val="both"/>
      </w:pPr>
    </w:p>
    <w:p w:rsidR="005D7799" w:rsidRDefault="005D7799" w:rsidP="00CB2EAC">
      <w:pPr>
        <w:pStyle w:val="ListParagraph"/>
        <w:ind w:left="0"/>
        <w:jc w:val="both"/>
      </w:pPr>
      <w:r>
        <w:t xml:space="preserve">28. К процессуальным теориям мотивации относится: </w:t>
      </w:r>
    </w:p>
    <w:p w:rsidR="005D7799" w:rsidRDefault="005D7799" w:rsidP="00CB2EAC">
      <w:pPr>
        <w:pStyle w:val="ListParagraph"/>
        <w:ind w:left="0"/>
        <w:jc w:val="both"/>
      </w:pPr>
      <w:r>
        <w:t xml:space="preserve">А) диспозиционная теория Ядова; </w:t>
      </w:r>
    </w:p>
    <w:p w:rsidR="005D7799" w:rsidRDefault="005D7799" w:rsidP="00CB2EAC">
      <w:pPr>
        <w:pStyle w:val="ListParagraph"/>
        <w:ind w:left="0"/>
        <w:jc w:val="both"/>
      </w:pPr>
      <w:r>
        <w:t xml:space="preserve">Б) типологическая теория Герчикова; </w:t>
      </w:r>
    </w:p>
    <w:p w:rsidR="005D7799" w:rsidRDefault="005D7799" w:rsidP="00CB2EAC">
      <w:pPr>
        <w:pStyle w:val="ListParagraph"/>
        <w:ind w:left="0"/>
        <w:jc w:val="both"/>
      </w:pPr>
      <w:r>
        <w:t xml:space="preserve">В) двухфакторная теория Герцберга; </w:t>
      </w:r>
    </w:p>
    <w:p w:rsidR="005D7799" w:rsidRDefault="005D7799" w:rsidP="00CB2EAC">
      <w:pPr>
        <w:pStyle w:val="ListParagraph"/>
        <w:ind w:left="0"/>
        <w:jc w:val="both"/>
      </w:pPr>
      <w:r>
        <w:t xml:space="preserve">Г) теория ожиданий Врума. </w:t>
      </w:r>
    </w:p>
    <w:p w:rsidR="005D7799" w:rsidRDefault="005D7799" w:rsidP="00CB2EAC">
      <w:pPr>
        <w:pStyle w:val="ListParagraph"/>
        <w:ind w:left="0"/>
        <w:jc w:val="both"/>
      </w:pPr>
    </w:p>
    <w:p w:rsidR="005D7799" w:rsidRDefault="005D7799" w:rsidP="00CB2EAC">
      <w:pPr>
        <w:pStyle w:val="ListParagraph"/>
        <w:ind w:left="0"/>
        <w:jc w:val="both"/>
      </w:pPr>
      <w:r>
        <w:t xml:space="preserve">29. К содержательным теориям мотивации относится: </w:t>
      </w:r>
    </w:p>
    <w:p w:rsidR="005D7799" w:rsidRDefault="005D7799" w:rsidP="00CB2EAC">
      <w:pPr>
        <w:pStyle w:val="ListParagraph"/>
        <w:ind w:left="0"/>
        <w:jc w:val="both"/>
      </w:pPr>
      <w:r>
        <w:t xml:space="preserve">А) теория Портера-Лоулера; </w:t>
      </w:r>
    </w:p>
    <w:p w:rsidR="005D7799" w:rsidRDefault="005D7799" w:rsidP="00CB2EAC">
      <w:pPr>
        <w:pStyle w:val="ListParagraph"/>
        <w:ind w:left="0"/>
        <w:jc w:val="both"/>
      </w:pPr>
      <w:r>
        <w:t xml:space="preserve">Б) типологическая модель Герчикова; </w:t>
      </w:r>
    </w:p>
    <w:p w:rsidR="005D7799" w:rsidRDefault="005D7799" w:rsidP="00CB2EAC">
      <w:pPr>
        <w:pStyle w:val="ListParagraph"/>
        <w:ind w:left="0"/>
        <w:jc w:val="both"/>
      </w:pPr>
      <w:r>
        <w:t xml:space="preserve">В) теория справедливости С. Адамса; </w:t>
      </w:r>
    </w:p>
    <w:p w:rsidR="005D7799" w:rsidRDefault="005D7799" w:rsidP="00CB2EAC">
      <w:pPr>
        <w:pStyle w:val="ListParagraph"/>
        <w:ind w:left="0"/>
        <w:jc w:val="both"/>
      </w:pPr>
      <w:r>
        <w:t xml:space="preserve">Г) теория ожиданий Врума. </w:t>
      </w:r>
    </w:p>
    <w:p w:rsidR="005D7799" w:rsidRDefault="005D7799" w:rsidP="00CB2EAC">
      <w:pPr>
        <w:pStyle w:val="ListParagraph"/>
        <w:ind w:left="0"/>
        <w:jc w:val="both"/>
      </w:pPr>
    </w:p>
    <w:p w:rsidR="005D7799" w:rsidRDefault="005D7799" w:rsidP="00CB2EAC">
      <w:pPr>
        <w:pStyle w:val="ListParagraph"/>
        <w:ind w:left="0"/>
        <w:jc w:val="both"/>
      </w:pPr>
      <w:r>
        <w:t xml:space="preserve">30. К процессуальным теориям мотивации не относится: </w:t>
      </w:r>
    </w:p>
    <w:p w:rsidR="005D7799" w:rsidRDefault="005D7799" w:rsidP="00CB2EAC">
      <w:pPr>
        <w:pStyle w:val="ListParagraph"/>
        <w:ind w:left="0"/>
        <w:jc w:val="both"/>
      </w:pPr>
      <w:r>
        <w:t xml:space="preserve">А) модель Портера-Лоулера; </w:t>
      </w:r>
    </w:p>
    <w:p w:rsidR="005D7799" w:rsidRDefault="005D7799" w:rsidP="00CB2EAC">
      <w:pPr>
        <w:pStyle w:val="ListParagraph"/>
        <w:ind w:left="0"/>
        <w:jc w:val="both"/>
      </w:pPr>
      <w:r>
        <w:t xml:space="preserve">Б) трехфакторная модель Мак-Клелланда; </w:t>
      </w:r>
    </w:p>
    <w:p w:rsidR="005D7799" w:rsidRDefault="005D7799" w:rsidP="00CB2EAC">
      <w:pPr>
        <w:pStyle w:val="ListParagraph"/>
        <w:ind w:left="0"/>
        <w:jc w:val="both"/>
      </w:pPr>
      <w:r>
        <w:t xml:space="preserve">В) теория справедливости С. Адамса; </w:t>
      </w:r>
    </w:p>
    <w:p w:rsidR="005D7799" w:rsidRDefault="005D7799" w:rsidP="00CB2EAC">
      <w:pPr>
        <w:pStyle w:val="ListParagraph"/>
        <w:ind w:left="0"/>
        <w:jc w:val="both"/>
      </w:pPr>
      <w:r>
        <w:t xml:space="preserve">Г) теория ожиданий Врума. </w:t>
      </w:r>
    </w:p>
    <w:p w:rsidR="005D7799" w:rsidRDefault="005D7799" w:rsidP="00CB2EAC">
      <w:pPr>
        <w:pStyle w:val="ListParagraph"/>
        <w:ind w:left="0"/>
        <w:jc w:val="both"/>
      </w:pPr>
    </w:p>
    <w:p w:rsidR="005D7799" w:rsidRDefault="005D7799" w:rsidP="00CB2EAC">
      <w:pPr>
        <w:pStyle w:val="ListParagraph"/>
        <w:ind w:left="0"/>
        <w:jc w:val="both"/>
      </w:pPr>
      <w:r>
        <w:t xml:space="preserve">31. К содержательным теориям мотивации не относится: </w:t>
      </w:r>
    </w:p>
    <w:p w:rsidR="005D7799" w:rsidRDefault="005D7799" w:rsidP="00CB2EAC">
      <w:pPr>
        <w:pStyle w:val="ListParagraph"/>
        <w:ind w:left="0"/>
        <w:jc w:val="both"/>
      </w:pPr>
      <w:r>
        <w:t xml:space="preserve">А) теория справедливости С. Адамса; </w:t>
      </w:r>
    </w:p>
    <w:p w:rsidR="005D7799" w:rsidRDefault="005D7799" w:rsidP="00CB2EAC">
      <w:pPr>
        <w:pStyle w:val="ListParagraph"/>
        <w:ind w:left="0"/>
        <w:jc w:val="both"/>
      </w:pPr>
      <w:r>
        <w:t xml:space="preserve">Б) теория Маслоу; </w:t>
      </w:r>
    </w:p>
    <w:p w:rsidR="005D7799" w:rsidRDefault="005D7799" w:rsidP="00CB2EAC">
      <w:pPr>
        <w:pStyle w:val="ListParagraph"/>
        <w:ind w:left="0"/>
        <w:jc w:val="both"/>
      </w:pPr>
      <w:r>
        <w:t xml:space="preserve">В) Х-У- теория Мак-Грегора; </w:t>
      </w:r>
    </w:p>
    <w:p w:rsidR="005D7799" w:rsidRDefault="005D7799" w:rsidP="00CB2EAC">
      <w:pPr>
        <w:pStyle w:val="ListParagraph"/>
        <w:ind w:left="0"/>
        <w:jc w:val="both"/>
      </w:pPr>
      <w:r>
        <w:t xml:space="preserve">Г) диспозиционная теория Ядова. </w:t>
      </w:r>
    </w:p>
    <w:p w:rsidR="005D7799" w:rsidRDefault="005D7799" w:rsidP="00CB2EAC">
      <w:pPr>
        <w:pStyle w:val="ListParagraph"/>
        <w:ind w:left="0"/>
        <w:jc w:val="both"/>
      </w:pPr>
    </w:p>
    <w:p w:rsidR="005D7799" w:rsidRDefault="005D7799" w:rsidP="00CB2EAC">
      <w:pPr>
        <w:pStyle w:val="ListParagraph"/>
        <w:ind w:left="0"/>
        <w:jc w:val="both"/>
      </w:pPr>
      <w:r>
        <w:t xml:space="preserve">32. К «мотиваторам» в теории Герцберга относятся (отметьте не менее двух правильных ответов): </w:t>
      </w:r>
    </w:p>
    <w:p w:rsidR="005D7799" w:rsidRDefault="005D7799" w:rsidP="00CB2EAC">
      <w:pPr>
        <w:pStyle w:val="ListParagraph"/>
        <w:ind w:left="0"/>
        <w:jc w:val="both"/>
      </w:pPr>
      <w:r>
        <w:t xml:space="preserve">А) надежность и стабильность рабочего места; </w:t>
      </w:r>
    </w:p>
    <w:p w:rsidR="005D7799" w:rsidRDefault="005D7799" w:rsidP="00CB2EAC">
      <w:pPr>
        <w:pStyle w:val="ListParagraph"/>
        <w:ind w:left="0"/>
        <w:jc w:val="both"/>
      </w:pPr>
      <w:r>
        <w:t xml:space="preserve">Б) потребность в достижении; </w:t>
      </w:r>
    </w:p>
    <w:p w:rsidR="005D7799" w:rsidRDefault="005D7799" w:rsidP="00CB2EAC">
      <w:pPr>
        <w:pStyle w:val="ListParagraph"/>
        <w:ind w:left="0"/>
        <w:jc w:val="both"/>
      </w:pPr>
      <w:r>
        <w:t xml:space="preserve">В) потребность в справедливом распределении заработной платы; </w:t>
      </w:r>
    </w:p>
    <w:p w:rsidR="005D7799" w:rsidRDefault="005D7799" w:rsidP="00CB2EAC">
      <w:pPr>
        <w:pStyle w:val="ListParagraph"/>
        <w:ind w:left="0"/>
        <w:jc w:val="both"/>
      </w:pPr>
      <w:r>
        <w:t xml:space="preserve">Г) потребность в ответственности; </w:t>
      </w:r>
    </w:p>
    <w:p w:rsidR="005D7799" w:rsidRDefault="005D7799" w:rsidP="00CB2EAC">
      <w:pPr>
        <w:pStyle w:val="ListParagraph"/>
        <w:ind w:left="0"/>
        <w:jc w:val="both"/>
      </w:pPr>
      <w:r>
        <w:t xml:space="preserve">Д) административный стиль управления. </w:t>
      </w:r>
    </w:p>
    <w:p w:rsidR="005D7799" w:rsidRDefault="005D7799" w:rsidP="00CB2EAC">
      <w:pPr>
        <w:pStyle w:val="ListParagraph"/>
        <w:ind w:left="0"/>
        <w:jc w:val="both"/>
      </w:pPr>
    </w:p>
    <w:p w:rsidR="005D7799" w:rsidRDefault="005D7799" w:rsidP="00CB2EAC">
      <w:pPr>
        <w:pStyle w:val="ListParagraph"/>
        <w:ind w:left="0"/>
        <w:jc w:val="both"/>
      </w:pPr>
      <w:r>
        <w:t xml:space="preserve">33. К «гигиеническим факторам» в теории Герцберга относятся (отметьте не менее двух правильных ответов): </w:t>
      </w:r>
    </w:p>
    <w:p w:rsidR="005D7799" w:rsidRDefault="005D7799" w:rsidP="00CB2EAC">
      <w:pPr>
        <w:pStyle w:val="ListParagraph"/>
        <w:ind w:left="0"/>
        <w:jc w:val="both"/>
      </w:pPr>
      <w:r>
        <w:t xml:space="preserve">А) потребность в стабильности рабочего места; </w:t>
      </w:r>
    </w:p>
    <w:p w:rsidR="005D7799" w:rsidRDefault="005D7799" w:rsidP="00CB2EAC">
      <w:pPr>
        <w:pStyle w:val="ListParagraph"/>
        <w:ind w:left="0"/>
        <w:jc w:val="both"/>
      </w:pPr>
      <w:r>
        <w:t xml:space="preserve">Б) потребность в признании; </w:t>
      </w:r>
    </w:p>
    <w:p w:rsidR="005D7799" w:rsidRDefault="005D7799" w:rsidP="00CB2EAC">
      <w:pPr>
        <w:pStyle w:val="ListParagraph"/>
        <w:ind w:left="0"/>
        <w:jc w:val="both"/>
      </w:pPr>
      <w:r>
        <w:t xml:space="preserve">В) потребность в справедливом распределении заработной платы; </w:t>
      </w:r>
    </w:p>
    <w:p w:rsidR="005D7799" w:rsidRDefault="005D7799" w:rsidP="00CB2EAC">
      <w:pPr>
        <w:pStyle w:val="ListParagraph"/>
        <w:ind w:left="0"/>
        <w:jc w:val="both"/>
      </w:pPr>
      <w:r>
        <w:t xml:space="preserve">Г) потребность в ответственности; </w:t>
      </w:r>
    </w:p>
    <w:p w:rsidR="005D7799" w:rsidRDefault="005D7799" w:rsidP="00CB2EAC">
      <w:pPr>
        <w:pStyle w:val="ListParagraph"/>
        <w:ind w:left="0"/>
        <w:jc w:val="both"/>
      </w:pPr>
      <w:r>
        <w:t xml:space="preserve">Д) технические аспекты руководства. </w:t>
      </w:r>
    </w:p>
    <w:p w:rsidR="005D7799" w:rsidRDefault="005D7799" w:rsidP="00CB2EAC">
      <w:pPr>
        <w:pStyle w:val="ListParagraph"/>
        <w:ind w:left="0"/>
        <w:jc w:val="both"/>
      </w:pPr>
    </w:p>
    <w:p w:rsidR="005D7799" w:rsidRDefault="005D7799" w:rsidP="00CB2EAC">
      <w:pPr>
        <w:pStyle w:val="ListParagraph"/>
        <w:ind w:left="0"/>
        <w:jc w:val="both"/>
      </w:pPr>
      <w:r>
        <w:t xml:space="preserve">34. «Гигиенические факторы» в теории Герцберга в отличие от «мотиваторов»: </w:t>
      </w:r>
    </w:p>
    <w:p w:rsidR="005D7799" w:rsidRDefault="005D7799" w:rsidP="00CB2EAC">
      <w:pPr>
        <w:pStyle w:val="ListParagraph"/>
        <w:ind w:left="0"/>
        <w:jc w:val="both"/>
      </w:pPr>
      <w:r>
        <w:t xml:space="preserve">А) вызывают у человека чувство неудовлетворенности, но не могут вызвать чувства удовлетворенности; </w:t>
      </w:r>
    </w:p>
    <w:p w:rsidR="005D7799" w:rsidRDefault="005D7799" w:rsidP="00CB2EAC">
      <w:pPr>
        <w:pStyle w:val="ListParagraph"/>
        <w:ind w:left="0"/>
        <w:jc w:val="both"/>
      </w:pPr>
      <w:r>
        <w:t xml:space="preserve">Б) вызывают у человека чувство удовлетворенности, но не могут вызвать чувства неудовлетворенности; </w:t>
      </w:r>
    </w:p>
    <w:p w:rsidR="005D7799" w:rsidRDefault="005D7799" w:rsidP="00CB2EAC">
      <w:pPr>
        <w:pStyle w:val="ListParagraph"/>
        <w:ind w:left="0"/>
        <w:jc w:val="both"/>
      </w:pPr>
      <w:r>
        <w:t xml:space="preserve">В) связаны с направленностью человека на соблюдение правил личной гигиены; </w:t>
      </w:r>
    </w:p>
    <w:p w:rsidR="005D7799" w:rsidRDefault="005D7799" w:rsidP="00CB2EAC">
      <w:pPr>
        <w:pStyle w:val="ListParagraph"/>
        <w:ind w:left="0"/>
        <w:jc w:val="both"/>
      </w:pPr>
      <w:r>
        <w:t xml:space="preserve">Г) связаны с направленностью человека на соблюдение правил внутреннего распорядка в организации. </w:t>
      </w:r>
    </w:p>
    <w:p w:rsidR="005D7799" w:rsidRDefault="005D7799" w:rsidP="00CB2EAC">
      <w:pPr>
        <w:pStyle w:val="ListParagraph"/>
        <w:ind w:left="0"/>
        <w:jc w:val="both"/>
      </w:pPr>
    </w:p>
    <w:p w:rsidR="005D7799" w:rsidRDefault="005D7799" w:rsidP="00CB2EAC">
      <w:pPr>
        <w:pStyle w:val="ListParagraph"/>
        <w:ind w:left="0"/>
        <w:jc w:val="both"/>
      </w:pPr>
      <w:r>
        <w:t>35. «Мотиваторы» в теории Герцберга в отличие от «гигиенических факторов»:</w:t>
      </w:r>
    </w:p>
    <w:p w:rsidR="005D7799" w:rsidRDefault="005D7799" w:rsidP="00CB2EAC">
      <w:pPr>
        <w:pStyle w:val="ListParagraph"/>
        <w:ind w:left="0"/>
        <w:jc w:val="both"/>
      </w:pPr>
      <w:r>
        <w:t xml:space="preserve">А) связаны, прежде всего, с комфортностью условий труда работников; </w:t>
      </w:r>
    </w:p>
    <w:p w:rsidR="005D7799" w:rsidRDefault="005D7799" w:rsidP="00CB2EAC">
      <w:pPr>
        <w:pStyle w:val="ListParagraph"/>
        <w:ind w:left="0"/>
        <w:jc w:val="both"/>
      </w:pPr>
      <w:r>
        <w:t xml:space="preserve">Б) являются факторами, которые способны привести к формированию мотивации к работе; </w:t>
      </w:r>
    </w:p>
    <w:p w:rsidR="005D7799" w:rsidRDefault="005D7799" w:rsidP="00CB2EAC">
      <w:pPr>
        <w:pStyle w:val="ListParagraph"/>
        <w:ind w:left="0"/>
        <w:jc w:val="both"/>
      </w:pPr>
      <w:r>
        <w:t xml:space="preserve">В) главным образом описывают возможности достижения целей самореализации; </w:t>
      </w:r>
    </w:p>
    <w:p w:rsidR="005D7799" w:rsidRDefault="005D7799" w:rsidP="00CB2EAC">
      <w:pPr>
        <w:pStyle w:val="ListParagraph"/>
        <w:ind w:left="0"/>
        <w:jc w:val="both"/>
      </w:pPr>
      <w:r>
        <w:t>Г) могут повлиять на эмоциональное состояние работника.</w:t>
      </w:r>
    </w:p>
    <w:p w:rsidR="005D7799" w:rsidRDefault="005D7799" w:rsidP="00CB2EAC">
      <w:pPr>
        <w:pStyle w:val="ListParagraph"/>
        <w:ind w:left="0"/>
        <w:jc w:val="both"/>
      </w:pPr>
    </w:p>
    <w:p w:rsidR="005D7799" w:rsidRDefault="005D7799" w:rsidP="00CB2EAC">
      <w:pPr>
        <w:pStyle w:val="ListParagraph"/>
        <w:ind w:left="0"/>
        <w:jc w:val="both"/>
      </w:pPr>
      <w:r>
        <w:t xml:space="preserve">36. Личные издержки - это: </w:t>
      </w:r>
    </w:p>
    <w:p w:rsidR="005D7799" w:rsidRDefault="005D7799" w:rsidP="00CB2EAC">
      <w:pPr>
        <w:pStyle w:val="ListParagraph"/>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5D7799" w:rsidRDefault="005D7799" w:rsidP="00CB2EAC">
      <w:pPr>
        <w:pStyle w:val="ListParagraph"/>
        <w:ind w:left="0"/>
        <w:jc w:val="both"/>
      </w:pPr>
      <w:r>
        <w:t xml:space="preserve">Б) потеря в доходе, связанная с применением к работнику штрафных санкций; </w:t>
      </w:r>
    </w:p>
    <w:p w:rsidR="005D7799" w:rsidRDefault="005D7799" w:rsidP="00CB2EAC">
      <w:pPr>
        <w:pStyle w:val="ListParagraph"/>
        <w:ind w:left="0"/>
        <w:jc w:val="both"/>
      </w:pPr>
      <w:r>
        <w:t xml:space="preserve">В) препятствия в возможностях реализации человеком своих интересов; </w:t>
      </w:r>
    </w:p>
    <w:p w:rsidR="005D7799" w:rsidRDefault="005D7799" w:rsidP="00CB2EAC">
      <w:pPr>
        <w:pStyle w:val="ListParagraph"/>
        <w:ind w:left="0"/>
        <w:jc w:val="both"/>
      </w:pPr>
      <w:r>
        <w:t xml:space="preserve">Г) совокупность условий труда, которые наиболее значимы для человека. </w:t>
      </w:r>
    </w:p>
    <w:p w:rsidR="005D7799" w:rsidRDefault="005D7799" w:rsidP="00CB2EAC">
      <w:pPr>
        <w:pStyle w:val="ListParagraph"/>
        <w:ind w:left="0"/>
        <w:jc w:val="both"/>
      </w:pPr>
    </w:p>
    <w:p w:rsidR="005D7799" w:rsidRDefault="005D7799" w:rsidP="00CB2EAC">
      <w:pPr>
        <w:pStyle w:val="ListParagraph"/>
        <w:ind w:left="0"/>
        <w:jc w:val="both"/>
      </w:pPr>
      <w:r>
        <w:t xml:space="preserve">37. Что из перечисленного не относится к описанию личных издержек: </w:t>
      </w:r>
    </w:p>
    <w:p w:rsidR="005D7799" w:rsidRDefault="005D7799" w:rsidP="00CB2EAC">
      <w:pPr>
        <w:pStyle w:val="ListParagraph"/>
        <w:ind w:left="0"/>
        <w:jc w:val="both"/>
      </w:pPr>
      <w:r>
        <w:t xml:space="preserve">А) снижение премии, полученной работником; </w:t>
      </w:r>
    </w:p>
    <w:p w:rsidR="005D7799" w:rsidRDefault="005D7799" w:rsidP="00CB2EAC">
      <w:pPr>
        <w:pStyle w:val="ListParagraph"/>
        <w:ind w:left="0"/>
        <w:jc w:val="both"/>
      </w:pPr>
      <w:r>
        <w:t xml:space="preserve">Б) рост заработной платы сотрудника; </w:t>
      </w:r>
    </w:p>
    <w:p w:rsidR="005D7799" w:rsidRDefault="005D7799" w:rsidP="00CB2EAC">
      <w:pPr>
        <w:pStyle w:val="ListParagraph"/>
        <w:ind w:left="0"/>
        <w:jc w:val="both"/>
      </w:pPr>
      <w:r>
        <w:t xml:space="preserve">В) снижение себестоимости производимой продукции; </w:t>
      </w:r>
    </w:p>
    <w:p w:rsidR="005D7799" w:rsidRDefault="005D7799" w:rsidP="00CB2EAC">
      <w:pPr>
        <w:pStyle w:val="ListParagraph"/>
        <w:ind w:left="0"/>
        <w:jc w:val="both"/>
      </w:pPr>
      <w:r>
        <w:t xml:space="preserve">Г) рост неопределнности на рабочем месте. </w:t>
      </w:r>
    </w:p>
    <w:p w:rsidR="005D7799" w:rsidRDefault="005D7799" w:rsidP="00CB2EAC">
      <w:pPr>
        <w:pStyle w:val="ListParagraph"/>
        <w:ind w:left="0"/>
        <w:jc w:val="both"/>
      </w:pPr>
    </w:p>
    <w:p w:rsidR="005D7799" w:rsidRDefault="005D7799" w:rsidP="00CB2EAC">
      <w:pPr>
        <w:pStyle w:val="ListParagraph"/>
        <w:ind w:left="0"/>
        <w:jc w:val="both"/>
      </w:pPr>
      <w:r>
        <w:t xml:space="preserve">38. Что из перечисленного не относится к описанию личных издержек: </w:t>
      </w:r>
    </w:p>
    <w:p w:rsidR="005D7799" w:rsidRDefault="005D7799" w:rsidP="00CB2EAC">
      <w:pPr>
        <w:pStyle w:val="ListParagraph"/>
        <w:ind w:left="0"/>
        <w:jc w:val="both"/>
      </w:pPr>
      <w:r>
        <w:t xml:space="preserve">А) рост комиссионного вознаграждения; </w:t>
      </w:r>
    </w:p>
    <w:p w:rsidR="005D7799" w:rsidRDefault="005D7799" w:rsidP="00CB2EAC">
      <w:pPr>
        <w:pStyle w:val="ListParagraph"/>
        <w:ind w:left="0"/>
        <w:jc w:val="both"/>
      </w:pPr>
      <w:r>
        <w:t xml:space="preserve">Б) увеличение доходов предприятия; </w:t>
      </w:r>
    </w:p>
    <w:p w:rsidR="005D7799" w:rsidRDefault="005D7799" w:rsidP="00CB2EAC">
      <w:pPr>
        <w:pStyle w:val="ListParagraph"/>
        <w:ind w:left="0"/>
        <w:jc w:val="both"/>
      </w:pPr>
      <w:r>
        <w:t xml:space="preserve">В) ограничение возможностей самореализации сотрудника; </w:t>
      </w:r>
    </w:p>
    <w:p w:rsidR="005D7799" w:rsidRDefault="005D7799" w:rsidP="00CB2EAC">
      <w:pPr>
        <w:pStyle w:val="ListParagraph"/>
        <w:ind w:left="0"/>
        <w:jc w:val="both"/>
      </w:pPr>
      <w:r>
        <w:t xml:space="preserve">Г) отмена постоянных надбавок к заработной плате. </w:t>
      </w:r>
    </w:p>
    <w:p w:rsidR="005D7799" w:rsidRDefault="005D7799" w:rsidP="00CB2EAC">
      <w:pPr>
        <w:pStyle w:val="ListParagraph"/>
        <w:ind w:left="0"/>
        <w:jc w:val="both"/>
      </w:pPr>
    </w:p>
    <w:p w:rsidR="005D7799" w:rsidRDefault="005D7799" w:rsidP="00CB2EAC">
      <w:pPr>
        <w:pStyle w:val="ListParagraph"/>
        <w:ind w:left="0"/>
        <w:jc w:val="both"/>
      </w:pPr>
      <w:r>
        <w:t xml:space="preserve">39. Что из перечисленного однозначно относится к личным издержкам конкретного работника: </w:t>
      </w:r>
    </w:p>
    <w:p w:rsidR="005D7799" w:rsidRDefault="005D7799" w:rsidP="00CB2EAC">
      <w:pPr>
        <w:pStyle w:val="ListParagraph"/>
        <w:ind w:left="0"/>
        <w:jc w:val="both"/>
      </w:pPr>
      <w:r>
        <w:t xml:space="preserve">А) фонд оплаты труда предприятия; </w:t>
      </w:r>
    </w:p>
    <w:p w:rsidR="005D7799" w:rsidRDefault="005D7799" w:rsidP="00CB2EAC">
      <w:pPr>
        <w:pStyle w:val="ListParagraph"/>
        <w:ind w:left="0"/>
        <w:jc w:val="both"/>
      </w:pPr>
      <w:r>
        <w:t xml:space="preserve">Б) затраты на закупку сырья и материалов; </w:t>
      </w:r>
    </w:p>
    <w:p w:rsidR="005D7799" w:rsidRDefault="005D7799" w:rsidP="00CB2EAC">
      <w:pPr>
        <w:pStyle w:val="ListParagraph"/>
        <w:ind w:left="0"/>
        <w:jc w:val="both"/>
      </w:pPr>
      <w:r>
        <w:t xml:space="preserve">В) налоги, уплачиваемые предприятием; </w:t>
      </w:r>
    </w:p>
    <w:p w:rsidR="005D7799" w:rsidRDefault="005D7799" w:rsidP="00CB2EAC">
      <w:pPr>
        <w:pStyle w:val="ListParagraph"/>
        <w:ind w:left="0"/>
        <w:jc w:val="both"/>
      </w:pPr>
      <w:r>
        <w:t xml:space="preserve">Г) продление сотруднику отпуска. </w:t>
      </w:r>
    </w:p>
    <w:p w:rsidR="005D7799" w:rsidRDefault="005D7799" w:rsidP="00CB2EAC">
      <w:pPr>
        <w:pStyle w:val="ListParagraph"/>
        <w:ind w:left="0"/>
        <w:jc w:val="both"/>
      </w:pPr>
    </w:p>
    <w:p w:rsidR="005D7799" w:rsidRDefault="005D7799" w:rsidP="00CB2EAC">
      <w:pPr>
        <w:pStyle w:val="ListParagraph"/>
        <w:ind w:left="0"/>
        <w:jc w:val="both"/>
      </w:pPr>
      <w:r>
        <w:t xml:space="preserve">40. В целом, издержки дискомфорта - это: </w:t>
      </w:r>
    </w:p>
    <w:p w:rsidR="005D7799" w:rsidRDefault="005D7799" w:rsidP="00CB2EAC">
      <w:pPr>
        <w:pStyle w:val="ListParagraph"/>
        <w:ind w:left="0"/>
        <w:jc w:val="both"/>
      </w:pPr>
      <w:r>
        <w:t xml:space="preserve">А) синоним личных издержек; </w:t>
      </w:r>
    </w:p>
    <w:p w:rsidR="005D7799" w:rsidRDefault="005D7799" w:rsidP="00CB2EAC">
      <w:pPr>
        <w:pStyle w:val="ListParagraph"/>
        <w:ind w:left="0"/>
        <w:jc w:val="both"/>
      </w:pPr>
      <w:r>
        <w:t xml:space="preserve">Б) рост неудовлетворенности работника из-за некомфортности рабочего места; </w:t>
      </w:r>
    </w:p>
    <w:p w:rsidR="005D7799" w:rsidRDefault="005D7799" w:rsidP="00CB2EAC">
      <w:pPr>
        <w:pStyle w:val="ListParagraph"/>
        <w:ind w:left="0"/>
        <w:jc w:val="both"/>
      </w:pPr>
      <w:r>
        <w:t xml:space="preserve">В) расходы предприятия по формированию комфортных условий рабочего места; </w:t>
      </w:r>
    </w:p>
    <w:p w:rsidR="005D7799" w:rsidRDefault="005D7799" w:rsidP="00CB2EAC">
      <w:pPr>
        <w:pStyle w:val="ListParagraph"/>
        <w:ind w:left="0"/>
        <w:jc w:val="both"/>
      </w:pPr>
      <w:r>
        <w:t xml:space="preserve">Г) ограничения возможностей реализации нематериальных интересов человека; </w:t>
      </w:r>
    </w:p>
    <w:p w:rsidR="005D7799" w:rsidRDefault="005D7799" w:rsidP="00CB2EAC">
      <w:pPr>
        <w:pStyle w:val="ListParagraph"/>
        <w:ind w:left="0"/>
        <w:jc w:val="both"/>
      </w:pPr>
    </w:p>
    <w:p w:rsidR="005D7799" w:rsidRDefault="005D7799" w:rsidP="00CB2EAC">
      <w:pPr>
        <w:pStyle w:val="ListParagraph"/>
        <w:ind w:left="0"/>
        <w:jc w:val="both"/>
      </w:pPr>
      <w:r>
        <w:t xml:space="preserve">41. В рамках концепции личных издержек под издержками активности использования знаний и умений подразумевается: </w:t>
      </w:r>
    </w:p>
    <w:p w:rsidR="005D7799" w:rsidRDefault="005D7799" w:rsidP="00CB2EAC">
      <w:pPr>
        <w:pStyle w:val="ListParagraph"/>
        <w:ind w:left="0"/>
        <w:jc w:val="both"/>
      </w:pPr>
      <w:r>
        <w:t xml:space="preserve">А) уровень интенсивности труда; </w:t>
      </w:r>
    </w:p>
    <w:p w:rsidR="005D7799" w:rsidRDefault="005D7799" w:rsidP="00CB2EAC">
      <w:pPr>
        <w:pStyle w:val="ListParagraph"/>
        <w:ind w:left="0"/>
        <w:jc w:val="both"/>
      </w:pPr>
      <w:r>
        <w:t xml:space="preserve">Б) степень инициативности трудовой деятельности; </w:t>
      </w:r>
    </w:p>
    <w:p w:rsidR="005D7799" w:rsidRDefault="005D7799" w:rsidP="00CB2EAC">
      <w:pPr>
        <w:pStyle w:val="ListParagraph"/>
        <w:ind w:left="0"/>
        <w:jc w:val="both"/>
      </w:pPr>
      <w:r>
        <w:t xml:space="preserve">В) временные аспекты трудовой деятельности; </w:t>
      </w:r>
    </w:p>
    <w:p w:rsidR="005D7799" w:rsidRDefault="005D7799" w:rsidP="00CB2EAC">
      <w:pPr>
        <w:pStyle w:val="ListParagraph"/>
        <w:ind w:left="0"/>
        <w:jc w:val="both"/>
      </w:pPr>
      <w:r>
        <w:t xml:space="preserve">Г) уровень компетентности работника; </w:t>
      </w:r>
    </w:p>
    <w:p w:rsidR="005D7799" w:rsidRDefault="005D7799" w:rsidP="00CB2EAC">
      <w:pPr>
        <w:pStyle w:val="ListParagraph"/>
        <w:ind w:left="0"/>
        <w:jc w:val="both"/>
      </w:pPr>
    </w:p>
    <w:p w:rsidR="005D7799" w:rsidRDefault="005D7799" w:rsidP="00CB2EAC">
      <w:pPr>
        <w:pStyle w:val="ListParagraph"/>
        <w:ind w:left="0"/>
        <w:jc w:val="both"/>
      </w:pPr>
      <w:r>
        <w:t xml:space="preserve">42. В рамках концепции личных издержек к социальным издержкам не относится: </w:t>
      </w:r>
    </w:p>
    <w:p w:rsidR="005D7799" w:rsidRDefault="005D7799" w:rsidP="00CB2EAC">
      <w:pPr>
        <w:pStyle w:val="ListParagraph"/>
        <w:ind w:left="0"/>
        <w:jc w:val="both"/>
      </w:pPr>
      <w:r>
        <w:t xml:space="preserve">А) ущемление собственного достоинства; </w:t>
      </w:r>
    </w:p>
    <w:p w:rsidR="005D7799" w:rsidRDefault="005D7799" w:rsidP="00CB2EAC">
      <w:pPr>
        <w:pStyle w:val="ListParagraph"/>
        <w:ind w:left="0"/>
        <w:jc w:val="both"/>
      </w:pPr>
      <w:r>
        <w:t xml:space="preserve">Б) ограничение общения; </w:t>
      </w:r>
    </w:p>
    <w:p w:rsidR="005D7799" w:rsidRDefault="005D7799" w:rsidP="00CB2EAC">
      <w:pPr>
        <w:pStyle w:val="ListParagraph"/>
        <w:ind w:left="0"/>
        <w:jc w:val="both"/>
      </w:pPr>
      <w:r>
        <w:t xml:space="preserve">В) принижение статуса в коллективе; </w:t>
      </w:r>
    </w:p>
    <w:p w:rsidR="005D7799" w:rsidRDefault="005D7799" w:rsidP="00CB2EAC">
      <w:pPr>
        <w:pStyle w:val="ListParagraph"/>
        <w:ind w:left="0"/>
        <w:jc w:val="both"/>
      </w:pPr>
      <w:r>
        <w:t xml:space="preserve">Г) ограничение возможностей карьерного роста. </w:t>
      </w:r>
    </w:p>
    <w:p w:rsidR="005D7799" w:rsidRDefault="005D7799" w:rsidP="00CB2EAC">
      <w:pPr>
        <w:pStyle w:val="ListParagraph"/>
        <w:ind w:left="0"/>
        <w:jc w:val="both"/>
      </w:pPr>
    </w:p>
    <w:p w:rsidR="005D7799" w:rsidRDefault="005D7799" w:rsidP="00CB2EAC">
      <w:pPr>
        <w:pStyle w:val="ListParagraph"/>
        <w:ind w:left="0"/>
        <w:jc w:val="both"/>
      </w:pPr>
      <w:r>
        <w:t xml:space="preserve">43. Издержки ответственности в классификации личных издержек относятся к: </w:t>
      </w:r>
    </w:p>
    <w:p w:rsidR="005D7799" w:rsidRDefault="005D7799" w:rsidP="00CB2EAC">
      <w:pPr>
        <w:pStyle w:val="ListParagraph"/>
        <w:ind w:left="0"/>
        <w:jc w:val="both"/>
      </w:pPr>
      <w:r>
        <w:t xml:space="preserve">А) издержкам достижения результата; </w:t>
      </w:r>
    </w:p>
    <w:p w:rsidR="005D7799" w:rsidRDefault="005D7799" w:rsidP="00CB2EAC">
      <w:pPr>
        <w:pStyle w:val="ListParagraph"/>
        <w:ind w:left="0"/>
        <w:jc w:val="both"/>
      </w:pPr>
      <w:r>
        <w:t xml:space="preserve">Б) социальным издержкам; </w:t>
      </w:r>
    </w:p>
    <w:p w:rsidR="005D7799" w:rsidRDefault="005D7799" w:rsidP="00CB2EAC">
      <w:pPr>
        <w:pStyle w:val="ListParagraph"/>
        <w:ind w:left="0"/>
        <w:jc w:val="both"/>
      </w:pPr>
      <w:r>
        <w:t xml:space="preserve">В) издержкам нестабильности; </w:t>
      </w:r>
    </w:p>
    <w:p w:rsidR="005D7799" w:rsidRDefault="005D7799" w:rsidP="00CB2EAC">
      <w:pPr>
        <w:pStyle w:val="ListParagraph"/>
        <w:ind w:left="0"/>
        <w:jc w:val="both"/>
      </w:pPr>
      <w:r>
        <w:t xml:space="preserve">Г) личным материальным издержкам. </w:t>
      </w:r>
    </w:p>
    <w:p w:rsidR="005D7799" w:rsidRDefault="005D7799" w:rsidP="00CB2EAC">
      <w:pPr>
        <w:pStyle w:val="ListParagraph"/>
        <w:ind w:left="0"/>
        <w:jc w:val="both"/>
      </w:pPr>
    </w:p>
    <w:p w:rsidR="005D7799" w:rsidRDefault="005D7799" w:rsidP="00CB2EAC">
      <w:pPr>
        <w:pStyle w:val="ListParagraph"/>
        <w:ind w:left="0"/>
        <w:jc w:val="both"/>
      </w:pPr>
      <w:r>
        <w:t xml:space="preserve">44. Отметьте наиболее полный и точный ответ. Величина личных издержек – это: </w:t>
      </w:r>
    </w:p>
    <w:p w:rsidR="005D7799" w:rsidRDefault="005D7799" w:rsidP="00CB2EAC">
      <w:pPr>
        <w:pStyle w:val="ListParagraph"/>
        <w:ind w:left="0"/>
        <w:jc w:val="both"/>
      </w:pPr>
      <w:r>
        <w:t xml:space="preserve">А) уровень оплаты труда; </w:t>
      </w:r>
    </w:p>
    <w:p w:rsidR="005D7799" w:rsidRDefault="005D7799" w:rsidP="00CB2EAC">
      <w:pPr>
        <w:pStyle w:val="ListParagraph"/>
        <w:ind w:left="0"/>
        <w:jc w:val="both"/>
      </w:pPr>
      <w:r>
        <w:t xml:space="preserve">Б) мера ограничения возможностей преследования человеком своих интересов; </w:t>
      </w:r>
    </w:p>
    <w:p w:rsidR="005D7799" w:rsidRDefault="005D7799" w:rsidP="00CB2EAC">
      <w:pPr>
        <w:pStyle w:val="ListParagraph"/>
        <w:ind w:left="0"/>
        <w:jc w:val="both"/>
      </w:pPr>
      <w:r>
        <w:t xml:space="preserve">В) количество денег, которым нужно пожертвовать, чтобы получить дополнительный час свободного от работы времени; </w:t>
      </w:r>
    </w:p>
    <w:p w:rsidR="005D7799" w:rsidRDefault="005D7799" w:rsidP="00CB2EAC">
      <w:pPr>
        <w:pStyle w:val="ListParagraph"/>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5D7799" w:rsidRDefault="005D7799" w:rsidP="00CB2EAC">
      <w:pPr>
        <w:pStyle w:val="ListParagraph"/>
        <w:ind w:left="0"/>
        <w:jc w:val="both"/>
      </w:pPr>
    </w:p>
    <w:p w:rsidR="005D7799" w:rsidRDefault="005D7799" w:rsidP="00CB2EAC">
      <w:pPr>
        <w:pStyle w:val="ListParagraph"/>
        <w:ind w:left="0"/>
        <w:jc w:val="both"/>
      </w:pPr>
      <w:r>
        <w:t xml:space="preserve">45. Значимость личных издержек – это: </w:t>
      </w:r>
    </w:p>
    <w:p w:rsidR="005D7799" w:rsidRDefault="005D7799" w:rsidP="00CB2EAC">
      <w:pPr>
        <w:pStyle w:val="ListParagraph"/>
        <w:ind w:left="0"/>
        <w:jc w:val="both"/>
      </w:pPr>
      <w:r>
        <w:t xml:space="preserve">А) синоним величины личных издержек; </w:t>
      </w:r>
    </w:p>
    <w:p w:rsidR="005D7799" w:rsidRDefault="005D7799" w:rsidP="00CB2EAC">
      <w:pPr>
        <w:pStyle w:val="ListParagraph"/>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5D7799" w:rsidRDefault="005D7799" w:rsidP="00CB2EAC">
      <w:pPr>
        <w:pStyle w:val="ListParagraph"/>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5D7799" w:rsidRDefault="005D7799" w:rsidP="00CB2EAC">
      <w:pPr>
        <w:pStyle w:val="ListParagraph"/>
        <w:ind w:left="0"/>
        <w:jc w:val="both"/>
      </w:pPr>
      <w:r>
        <w:t>Г) степень важности для человека того или иного вида личных издержек.</w:t>
      </w:r>
    </w:p>
    <w:p w:rsidR="005D7799" w:rsidRDefault="005D7799" w:rsidP="00CB2EAC">
      <w:pPr>
        <w:pStyle w:val="ListParagraph"/>
        <w:ind w:left="0"/>
        <w:jc w:val="both"/>
      </w:pPr>
    </w:p>
    <w:p w:rsidR="005D7799" w:rsidRDefault="005D7799" w:rsidP="00CB2EAC">
      <w:pPr>
        <w:pStyle w:val="ListParagraph"/>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D7799" w:rsidRDefault="005D7799" w:rsidP="00CB2EAC">
      <w:pPr>
        <w:pStyle w:val="ListParagraph"/>
        <w:ind w:left="0"/>
        <w:jc w:val="both"/>
      </w:pPr>
      <w:r>
        <w:t>А) миссионер;</w:t>
      </w:r>
    </w:p>
    <w:p w:rsidR="005D7799" w:rsidRDefault="005D7799" w:rsidP="00CB2EAC">
      <w:pPr>
        <w:pStyle w:val="ListParagraph"/>
        <w:ind w:left="0"/>
        <w:jc w:val="both"/>
      </w:pPr>
      <w:r>
        <w:t>Б) дезертир;</w:t>
      </w:r>
    </w:p>
    <w:p w:rsidR="005D7799" w:rsidRDefault="005D7799" w:rsidP="00CB2EAC">
      <w:pPr>
        <w:pStyle w:val="ListParagraph"/>
        <w:ind w:left="0"/>
        <w:jc w:val="both"/>
      </w:pPr>
      <w:r>
        <w:t>В) бюрократ;</w:t>
      </w:r>
    </w:p>
    <w:p w:rsidR="005D7799" w:rsidRDefault="005D7799" w:rsidP="00CB2EAC">
      <w:pPr>
        <w:pStyle w:val="ListParagraph"/>
        <w:ind w:left="0"/>
        <w:jc w:val="both"/>
      </w:pPr>
      <w:r>
        <w:t>Г) патриарх.</w:t>
      </w:r>
    </w:p>
    <w:p w:rsidR="005D7799" w:rsidRDefault="005D7799" w:rsidP="00CB2EAC">
      <w:pPr>
        <w:pStyle w:val="ListParagraph"/>
        <w:ind w:left="0"/>
        <w:jc w:val="both"/>
      </w:pPr>
    </w:p>
    <w:p w:rsidR="005D7799" w:rsidRDefault="005D7799" w:rsidP="00CB2EAC">
      <w:pPr>
        <w:pStyle w:val="ListParagraph"/>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D7799" w:rsidRDefault="005D7799" w:rsidP="00CB2EAC">
      <w:pPr>
        <w:pStyle w:val="ListParagraph"/>
        <w:ind w:left="0"/>
        <w:jc w:val="both"/>
      </w:pPr>
      <w:r>
        <w:t>а) личностная зона;</w:t>
      </w:r>
    </w:p>
    <w:p w:rsidR="005D7799" w:rsidRDefault="005D7799" w:rsidP="00CB2EAC">
      <w:pPr>
        <w:pStyle w:val="ListParagraph"/>
        <w:ind w:left="0"/>
        <w:jc w:val="both"/>
      </w:pPr>
      <w:r>
        <w:t>Б) пространство потребностей;</w:t>
      </w:r>
    </w:p>
    <w:p w:rsidR="005D7799" w:rsidRDefault="005D7799" w:rsidP="00CB2EAC">
      <w:pPr>
        <w:pStyle w:val="ListParagraph"/>
        <w:ind w:left="0"/>
        <w:jc w:val="both"/>
      </w:pPr>
      <w:r>
        <w:t>В) жизненное кредо;</w:t>
      </w:r>
    </w:p>
    <w:p w:rsidR="005D7799" w:rsidRDefault="005D7799" w:rsidP="00CB2EAC">
      <w:pPr>
        <w:pStyle w:val="ListParagraph"/>
        <w:ind w:left="0"/>
        <w:jc w:val="both"/>
      </w:pPr>
      <w:r>
        <w:t>Г) черты характера.</w:t>
      </w:r>
    </w:p>
    <w:p w:rsidR="005D7799" w:rsidRPr="00E074A7" w:rsidRDefault="005D7799" w:rsidP="00B20437">
      <w:pPr>
        <w:pStyle w:val="ListParagraph"/>
        <w:ind w:left="0"/>
        <w:jc w:val="both"/>
      </w:pPr>
    </w:p>
    <w:p w:rsidR="005D7799" w:rsidRPr="00E074A7" w:rsidRDefault="005D7799" w:rsidP="00E074A7">
      <w:pPr>
        <w:pStyle w:val="ListParagraph"/>
        <w:ind w:left="0"/>
        <w:jc w:val="both"/>
      </w:pPr>
      <w:r>
        <w:t>48</w:t>
      </w:r>
      <w:r w:rsidRPr="00E074A7">
        <w:t xml:space="preserve">. Что является главным мотиватором идей лидера? </w:t>
      </w:r>
    </w:p>
    <w:p w:rsidR="005D7799" w:rsidRPr="00E074A7" w:rsidRDefault="005D7799" w:rsidP="00E074A7">
      <w:pPr>
        <w:pStyle w:val="ListParagraph"/>
        <w:ind w:left="0"/>
        <w:jc w:val="both"/>
      </w:pPr>
      <w:r w:rsidRPr="00E074A7">
        <w:t xml:space="preserve">А) Цели руководства; </w:t>
      </w:r>
    </w:p>
    <w:p w:rsidR="005D7799" w:rsidRPr="00E074A7" w:rsidRDefault="005D7799" w:rsidP="00E074A7">
      <w:pPr>
        <w:pStyle w:val="ListParagraph"/>
        <w:ind w:left="0"/>
        <w:jc w:val="both"/>
      </w:pPr>
      <w:r w:rsidRPr="00E074A7">
        <w:t xml:space="preserve">Б) Забота о подчиненных; </w:t>
      </w:r>
    </w:p>
    <w:p w:rsidR="005D7799" w:rsidRPr="00E074A7" w:rsidRDefault="005D7799" w:rsidP="00E074A7">
      <w:pPr>
        <w:pStyle w:val="ListParagraph"/>
        <w:ind w:left="0"/>
        <w:jc w:val="both"/>
      </w:pPr>
      <w:r w:rsidRPr="00E074A7">
        <w:t xml:space="preserve">В) Собственные желания и потребности; </w:t>
      </w:r>
    </w:p>
    <w:p w:rsidR="005D7799" w:rsidRPr="00E074A7" w:rsidRDefault="005D7799" w:rsidP="00E074A7">
      <w:pPr>
        <w:pStyle w:val="ListParagraph"/>
        <w:ind w:left="0"/>
        <w:jc w:val="both"/>
      </w:pPr>
      <w:r w:rsidRPr="00E074A7">
        <w:t xml:space="preserve">Г) Успешное завершение дела. </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49</w:t>
      </w:r>
      <w:r w:rsidRPr="00E074A7">
        <w:t>. Основными недостатками и угрозами либерального стиля управления являются:</w:t>
      </w:r>
    </w:p>
    <w:p w:rsidR="005D7799" w:rsidRPr="00E074A7" w:rsidRDefault="005D7799" w:rsidP="00E074A7">
      <w:pPr>
        <w:pStyle w:val="ListParagraph"/>
        <w:ind w:left="0"/>
        <w:jc w:val="both"/>
      </w:pPr>
      <w:r w:rsidRPr="00E074A7">
        <w:t>А) подавление инициативы подчиненных, субъективизм и «мания величия» руководителя;</w:t>
      </w:r>
    </w:p>
    <w:p w:rsidR="005D7799" w:rsidRPr="00E074A7" w:rsidRDefault="005D7799" w:rsidP="00E074A7">
      <w:pPr>
        <w:pStyle w:val="ListParagraph"/>
        <w:ind w:left="0"/>
        <w:jc w:val="both"/>
      </w:pPr>
      <w:r w:rsidRPr="00E074A7">
        <w:t>Б) снижение или потеря управляемости, угроза деградации или краха организации;</w:t>
      </w:r>
    </w:p>
    <w:p w:rsidR="005D7799" w:rsidRPr="00E074A7" w:rsidRDefault="005D7799" w:rsidP="00E074A7">
      <w:pPr>
        <w:pStyle w:val="ListParagraph"/>
        <w:ind w:left="0"/>
        <w:jc w:val="both"/>
      </w:pPr>
      <w:r w:rsidRPr="00E074A7">
        <w:t>В) подавления стремлений сотрудников к участию в управлении организацией;</w:t>
      </w:r>
    </w:p>
    <w:p w:rsidR="005D7799" w:rsidRPr="00E074A7" w:rsidRDefault="005D7799" w:rsidP="00E074A7">
      <w:pPr>
        <w:pStyle w:val="ListParagraph"/>
        <w:ind w:left="0"/>
        <w:jc w:val="both"/>
      </w:pPr>
      <w:r w:rsidRPr="00E074A7">
        <w:t>Г) дополнительные временные затраты, низкий профессионализм отдельных сотрудников.</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D7799" w:rsidRPr="00E074A7" w:rsidRDefault="005D7799" w:rsidP="00E074A7">
      <w:pPr>
        <w:pStyle w:val="ListParagraph"/>
        <w:ind w:left="0"/>
        <w:jc w:val="both"/>
      </w:pPr>
      <w:r w:rsidRPr="00E074A7">
        <w:t>А) «отличник» (компульсивный стиль);</w:t>
      </w:r>
    </w:p>
    <w:p w:rsidR="005D7799" w:rsidRPr="00E074A7" w:rsidRDefault="005D7799" w:rsidP="00E074A7">
      <w:pPr>
        <w:pStyle w:val="ListParagraph"/>
        <w:ind w:left="0"/>
        <w:jc w:val="both"/>
      </w:pPr>
      <w:r w:rsidRPr="00E074A7">
        <w:t>Б) «артист» (демонстративный стиль);</w:t>
      </w:r>
    </w:p>
    <w:p w:rsidR="005D7799" w:rsidRPr="00E074A7" w:rsidRDefault="005D7799" w:rsidP="00E074A7">
      <w:pPr>
        <w:pStyle w:val="ListParagraph"/>
        <w:ind w:left="0"/>
        <w:jc w:val="both"/>
      </w:pPr>
      <w:r w:rsidRPr="00E074A7">
        <w:t>В) «сподвижник» (депрессивный стиль);</w:t>
      </w:r>
    </w:p>
    <w:p w:rsidR="005D7799" w:rsidRPr="00E074A7" w:rsidRDefault="005D7799" w:rsidP="00E074A7">
      <w:pPr>
        <w:pStyle w:val="ListParagraph"/>
        <w:ind w:left="0"/>
        <w:jc w:val="both"/>
      </w:pPr>
      <w:r w:rsidRPr="00E074A7">
        <w:t>Г) «диктатор» (авторитарный стиль).</w:t>
      </w:r>
    </w:p>
    <w:p w:rsidR="005D7799" w:rsidRDefault="005D7799" w:rsidP="00E074A7">
      <w:pPr>
        <w:pStyle w:val="ListParagraph"/>
        <w:ind w:left="0"/>
        <w:jc w:val="both"/>
      </w:pPr>
    </w:p>
    <w:p w:rsidR="005D7799" w:rsidRPr="00E074A7" w:rsidRDefault="005D7799" w:rsidP="00E074A7">
      <w:pPr>
        <w:pStyle w:val="ListParagraph"/>
        <w:ind w:left="0"/>
        <w:jc w:val="both"/>
      </w:pPr>
      <w:r>
        <w:t>51</w:t>
      </w:r>
      <w:r w:rsidRPr="00E074A7">
        <w:t>. Правила поведения с точки зрения добра и зла – это:</w:t>
      </w:r>
    </w:p>
    <w:p w:rsidR="005D7799" w:rsidRPr="00E074A7" w:rsidRDefault="005D7799" w:rsidP="00E074A7">
      <w:pPr>
        <w:pStyle w:val="ListParagraph"/>
        <w:ind w:left="0"/>
        <w:jc w:val="both"/>
      </w:pPr>
      <w:r w:rsidRPr="00E074A7">
        <w:t>А) корпоративные нормы;</w:t>
      </w:r>
    </w:p>
    <w:p w:rsidR="005D7799" w:rsidRPr="00E074A7" w:rsidRDefault="005D7799" w:rsidP="00E074A7">
      <w:pPr>
        <w:pStyle w:val="ListParagraph"/>
        <w:ind w:left="0"/>
        <w:jc w:val="both"/>
      </w:pPr>
      <w:r w:rsidRPr="00E074A7">
        <w:t>Б) запрещающие нормы;</w:t>
      </w:r>
    </w:p>
    <w:p w:rsidR="005D7799" w:rsidRPr="00E074A7" w:rsidRDefault="005D7799" w:rsidP="00E074A7">
      <w:pPr>
        <w:pStyle w:val="ListParagraph"/>
        <w:ind w:left="0"/>
        <w:jc w:val="both"/>
      </w:pPr>
      <w:r w:rsidRPr="00E074A7">
        <w:t>В) нормы морали;</w:t>
      </w:r>
    </w:p>
    <w:p w:rsidR="005D7799" w:rsidRPr="00E074A7" w:rsidRDefault="005D7799" w:rsidP="00E074A7">
      <w:pPr>
        <w:pStyle w:val="ListParagraph"/>
        <w:ind w:left="0"/>
        <w:jc w:val="both"/>
      </w:pPr>
      <w:r w:rsidRPr="00E074A7">
        <w:t>Г) нормы ГТО.</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52</w:t>
      </w:r>
      <w:r w:rsidRPr="00E074A7">
        <w:t>. Теория «управленческой решетки» оперирует двумя движущими силами поведения руководителя: забота о:</w:t>
      </w:r>
    </w:p>
    <w:p w:rsidR="005D7799" w:rsidRPr="00E074A7" w:rsidRDefault="005D7799" w:rsidP="00E074A7">
      <w:pPr>
        <w:pStyle w:val="ListParagraph"/>
        <w:ind w:left="0"/>
        <w:jc w:val="both"/>
      </w:pPr>
      <w:r w:rsidRPr="00E074A7">
        <w:t>А) выполнении работы и о сотрудниках, выполняющих работу;</w:t>
      </w:r>
    </w:p>
    <w:p w:rsidR="005D7799" w:rsidRPr="00E074A7" w:rsidRDefault="005D7799" w:rsidP="00E074A7">
      <w:pPr>
        <w:pStyle w:val="ListParagraph"/>
        <w:ind w:left="0"/>
        <w:jc w:val="both"/>
      </w:pPr>
      <w:r w:rsidRPr="00E074A7">
        <w:t>Б) сохранении собственного авторитета и о выполнении планов;</w:t>
      </w:r>
    </w:p>
    <w:p w:rsidR="005D7799" w:rsidRPr="00E074A7" w:rsidRDefault="005D7799" w:rsidP="00E074A7">
      <w:pPr>
        <w:pStyle w:val="ListParagraph"/>
        <w:ind w:left="0"/>
        <w:jc w:val="both"/>
      </w:pPr>
      <w:r w:rsidRPr="00E074A7">
        <w:t>В) достижении целей и о получении личной выгоды;</w:t>
      </w:r>
    </w:p>
    <w:p w:rsidR="005D7799" w:rsidRPr="00E074A7" w:rsidRDefault="005D7799" w:rsidP="00E074A7">
      <w:pPr>
        <w:pStyle w:val="ListParagraph"/>
        <w:ind w:left="0"/>
        <w:jc w:val="both"/>
      </w:pPr>
      <w:r w:rsidRPr="00E074A7">
        <w:t>Г) людях, выполняющих работу и об уровне их зарплаты.</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5D7799" w:rsidRPr="00E074A7" w:rsidRDefault="005D7799" w:rsidP="00E074A7">
      <w:pPr>
        <w:pStyle w:val="ListParagraph"/>
        <w:ind w:left="0"/>
        <w:jc w:val="both"/>
      </w:pPr>
      <w:r w:rsidRPr="00E074A7">
        <w:t>А) девятибалльной;</w:t>
      </w:r>
    </w:p>
    <w:p w:rsidR="005D7799" w:rsidRPr="00E074A7" w:rsidRDefault="005D7799" w:rsidP="00E074A7">
      <w:pPr>
        <w:pStyle w:val="ListParagraph"/>
        <w:ind w:left="0"/>
        <w:jc w:val="both"/>
      </w:pPr>
      <w:r w:rsidRPr="00E074A7">
        <w:t>Б) десятибалльной;</w:t>
      </w:r>
    </w:p>
    <w:p w:rsidR="005D7799" w:rsidRPr="00E074A7" w:rsidRDefault="005D7799" w:rsidP="00E074A7">
      <w:pPr>
        <w:pStyle w:val="ListParagraph"/>
        <w:ind w:left="0"/>
        <w:jc w:val="both"/>
      </w:pPr>
      <w:r w:rsidRPr="00E074A7">
        <w:t>В) пятибалльной;</w:t>
      </w:r>
    </w:p>
    <w:p w:rsidR="005D7799" w:rsidRPr="00E074A7" w:rsidRDefault="005D7799" w:rsidP="00E074A7">
      <w:pPr>
        <w:pStyle w:val="ListParagraph"/>
        <w:ind w:left="0"/>
        <w:jc w:val="both"/>
      </w:pPr>
      <w:r w:rsidRPr="00E074A7">
        <w:t>Г) стобалльной.</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54</w:t>
      </w:r>
      <w:r w:rsidRPr="00E074A7">
        <w:t>. По мнению авторов модели «управленческой решетки» наиболее эффективным стилем управления является «...».</w:t>
      </w:r>
    </w:p>
    <w:p w:rsidR="005D7799" w:rsidRPr="00E074A7" w:rsidRDefault="005D7799" w:rsidP="00E074A7">
      <w:pPr>
        <w:pStyle w:val="ListParagraph"/>
        <w:ind w:left="0"/>
        <w:jc w:val="both"/>
      </w:pPr>
      <w:r w:rsidRPr="00E074A7">
        <w:t>А) Организационное управление;</w:t>
      </w:r>
    </w:p>
    <w:p w:rsidR="005D7799" w:rsidRPr="00E074A7" w:rsidRDefault="005D7799" w:rsidP="00E074A7">
      <w:pPr>
        <w:pStyle w:val="ListParagraph"/>
        <w:ind w:left="0"/>
        <w:jc w:val="both"/>
      </w:pPr>
      <w:r w:rsidRPr="00E074A7">
        <w:t>Б) Власть – подчинение;</w:t>
      </w:r>
    </w:p>
    <w:p w:rsidR="005D7799" w:rsidRPr="00E074A7" w:rsidRDefault="005D7799" w:rsidP="00E074A7">
      <w:pPr>
        <w:pStyle w:val="ListParagraph"/>
        <w:ind w:left="0"/>
        <w:jc w:val="both"/>
      </w:pPr>
      <w:r w:rsidRPr="00E074A7">
        <w:t>В) Управление в духе загородного клуба;</w:t>
      </w:r>
    </w:p>
    <w:p w:rsidR="005D7799" w:rsidRPr="00E074A7" w:rsidRDefault="005D7799" w:rsidP="00E074A7">
      <w:pPr>
        <w:pStyle w:val="ListParagraph"/>
        <w:ind w:left="0"/>
        <w:jc w:val="both"/>
      </w:pPr>
      <w:r w:rsidRPr="00E074A7">
        <w:t>Г) Командный стиль.</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D7799" w:rsidRPr="00E074A7" w:rsidRDefault="005D7799" w:rsidP="00E074A7">
      <w:pPr>
        <w:pStyle w:val="ListParagraph"/>
        <w:ind w:left="0"/>
        <w:jc w:val="both"/>
      </w:pPr>
      <w:r w:rsidRPr="00E074A7">
        <w:t>А) знания и навыки сотрудников;</w:t>
      </w:r>
    </w:p>
    <w:p w:rsidR="005D7799" w:rsidRPr="00E074A7" w:rsidRDefault="005D7799" w:rsidP="00E074A7">
      <w:pPr>
        <w:pStyle w:val="ListParagraph"/>
        <w:ind w:left="0"/>
        <w:jc w:val="both"/>
      </w:pPr>
      <w:r w:rsidRPr="00E074A7">
        <w:t>Б) власть и влияние руководителя;</w:t>
      </w:r>
    </w:p>
    <w:p w:rsidR="005D7799" w:rsidRPr="00E074A7" w:rsidRDefault="005D7799" w:rsidP="00E074A7">
      <w:pPr>
        <w:pStyle w:val="ListParagraph"/>
        <w:ind w:left="0"/>
        <w:jc w:val="both"/>
      </w:pPr>
      <w:r w:rsidRPr="00E074A7">
        <w:t>В) инновационные методы управления;</w:t>
      </w:r>
    </w:p>
    <w:p w:rsidR="005D7799" w:rsidRPr="00E074A7" w:rsidRDefault="005D7799" w:rsidP="00E074A7">
      <w:pPr>
        <w:pStyle w:val="ListParagraph"/>
        <w:ind w:left="0"/>
        <w:jc w:val="both"/>
      </w:pPr>
      <w:r w:rsidRPr="00E074A7">
        <w:t>Г) последние достижения научно-технического прогресса.</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56</w:t>
      </w:r>
      <w:r w:rsidRPr="00E074A7">
        <w:t>. Какой стиль управления наиболее характерен для этих политиков?</w:t>
      </w:r>
    </w:p>
    <w:p w:rsidR="005D7799" w:rsidRPr="00E074A7" w:rsidRDefault="005D7799" w:rsidP="00E074A7">
      <w:pPr>
        <w:pStyle w:val="ListParagraph"/>
        <w:ind w:left="0"/>
        <w:jc w:val="both"/>
      </w:pPr>
      <w:r w:rsidRPr="00E074A7">
        <w:t xml:space="preserve">А) Демократический; </w:t>
      </w:r>
    </w:p>
    <w:p w:rsidR="005D7799" w:rsidRPr="00E074A7" w:rsidRDefault="005D7799" w:rsidP="00E074A7">
      <w:pPr>
        <w:pStyle w:val="ListParagraph"/>
        <w:ind w:left="0"/>
        <w:jc w:val="both"/>
      </w:pPr>
      <w:r w:rsidRPr="00E074A7">
        <w:t xml:space="preserve">Б) Смешанный; </w:t>
      </w:r>
    </w:p>
    <w:p w:rsidR="005D7799" w:rsidRPr="00E074A7" w:rsidRDefault="005D7799" w:rsidP="00E074A7">
      <w:pPr>
        <w:pStyle w:val="ListParagraph"/>
        <w:ind w:left="0"/>
        <w:jc w:val="both"/>
      </w:pPr>
      <w:r w:rsidRPr="00E074A7">
        <w:t xml:space="preserve">В) Авторитарный; </w:t>
      </w:r>
    </w:p>
    <w:p w:rsidR="005D7799" w:rsidRPr="00E074A7" w:rsidRDefault="005D7799" w:rsidP="00E074A7">
      <w:pPr>
        <w:pStyle w:val="ListParagraph"/>
        <w:ind w:left="0"/>
        <w:jc w:val="both"/>
      </w:pPr>
      <w:r w:rsidRPr="00E074A7">
        <w:t xml:space="preserve">Г) Либеральный. </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5D7799" w:rsidRPr="00E074A7" w:rsidRDefault="005D7799" w:rsidP="00E074A7">
      <w:pPr>
        <w:pStyle w:val="ListParagraph"/>
        <w:ind w:left="0"/>
        <w:jc w:val="both"/>
      </w:pPr>
      <w:r w:rsidRPr="00E074A7">
        <w:t>А) инициативность;</w:t>
      </w:r>
    </w:p>
    <w:p w:rsidR="005D7799" w:rsidRPr="00E074A7" w:rsidRDefault="005D7799" w:rsidP="00E074A7">
      <w:pPr>
        <w:pStyle w:val="ListParagraph"/>
        <w:ind w:left="0"/>
        <w:jc w:val="both"/>
      </w:pPr>
      <w:r w:rsidRPr="00E074A7">
        <w:t>Б) воля к победе;</w:t>
      </w:r>
    </w:p>
    <w:p w:rsidR="005D7799" w:rsidRPr="00E074A7" w:rsidRDefault="005D7799" w:rsidP="00E074A7">
      <w:pPr>
        <w:pStyle w:val="ListParagraph"/>
        <w:ind w:left="0"/>
        <w:jc w:val="both"/>
      </w:pPr>
      <w:r w:rsidRPr="00E074A7">
        <w:t>В) открытость;</w:t>
      </w:r>
    </w:p>
    <w:p w:rsidR="005D7799" w:rsidRPr="00E074A7" w:rsidRDefault="005D7799" w:rsidP="00E074A7">
      <w:pPr>
        <w:pStyle w:val="ListParagraph"/>
        <w:ind w:left="0"/>
        <w:jc w:val="both"/>
      </w:pPr>
      <w:r w:rsidRPr="00E074A7">
        <w:t>Г) наглость.</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58</w:t>
      </w:r>
      <w:r w:rsidRPr="00E074A7">
        <w:t>. В качестве больших социальных групп не рассматривают:</w:t>
      </w:r>
    </w:p>
    <w:p w:rsidR="005D7799" w:rsidRPr="00E074A7" w:rsidRDefault="005D7799" w:rsidP="00E074A7">
      <w:pPr>
        <w:pStyle w:val="ListParagraph"/>
        <w:ind w:left="0"/>
        <w:jc w:val="both"/>
      </w:pPr>
      <w:r w:rsidRPr="00E074A7">
        <w:t>А) этносы;</w:t>
      </w:r>
    </w:p>
    <w:p w:rsidR="005D7799" w:rsidRPr="00E074A7" w:rsidRDefault="005D7799" w:rsidP="00E074A7">
      <w:pPr>
        <w:pStyle w:val="ListParagraph"/>
        <w:ind w:left="0"/>
        <w:jc w:val="both"/>
      </w:pPr>
      <w:r w:rsidRPr="00E074A7">
        <w:t>Б) социальные классы;</w:t>
      </w:r>
    </w:p>
    <w:p w:rsidR="005D7799" w:rsidRPr="00E074A7" w:rsidRDefault="005D7799" w:rsidP="00E074A7">
      <w:pPr>
        <w:pStyle w:val="ListParagraph"/>
        <w:ind w:left="0"/>
        <w:jc w:val="both"/>
      </w:pPr>
      <w:r w:rsidRPr="00E074A7">
        <w:t>В) контактные группы;</w:t>
      </w:r>
    </w:p>
    <w:p w:rsidR="005D7799" w:rsidRPr="00E074A7" w:rsidRDefault="005D7799" w:rsidP="00E074A7">
      <w:pPr>
        <w:pStyle w:val="ListParagraph"/>
        <w:ind w:left="0"/>
        <w:jc w:val="both"/>
      </w:pPr>
      <w:r w:rsidRPr="00E074A7">
        <w:t>Г) народности.</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59</w:t>
      </w:r>
      <w:r w:rsidRPr="00E074A7">
        <w:t>. Автором стратометрической концепции групповой активности является:</w:t>
      </w:r>
    </w:p>
    <w:p w:rsidR="005D7799" w:rsidRPr="00E074A7" w:rsidRDefault="005D7799" w:rsidP="00E074A7">
      <w:pPr>
        <w:pStyle w:val="ListParagraph"/>
        <w:ind w:left="0"/>
        <w:jc w:val="both"/>
      </w:pPr>
      <w:r w:rsidRPr="00E074A7">
        <w:t>А) Б.Д. Парыгин;</w:t>
      </w:r>
    </w:p>
    <w:p w:rsidR="005D7799" w:rsidRPr="00E074A7" w:rsidRDefault="005D7799" w:rsidP="00E074A7">
      <w:pPr>
        <w:pStyle w:val="ListParagraph"/>
        <w:ind w:left="0"/>
        <w:jc w:val="both"/>
      </w:pPr>
      <w:r w:rsidRPr="00E074A7">
        <w:t>Б) А.Петровский;</w:t>
      </w:r>
    </w:p>
    <w:p w:rsidR="005D7799" w:rsidRPr="00E074A7" w:rsidRDefault="005D7799" w:rsidP="00E074A7">
      <w:pPr>
        <w:pStyle w:val="ListParagraph"/>
        <w:ind w:left="0"/>
        <w:jc w:val="both"/>
      </w:pPr>
      <w:r w:rsidRPr="00E074A7">
        <w:t>В) Л.И.Уманский;</w:t>
      </w:r>
    </w:p>
    <w:p w:rsidR="005D7799" w:rsidRPr="00E074A7" w:rsidRDefault="005D7799" w:rsidP="00E074A7">
      <w:pPr>
        <w:pStyle w:val="ListParagraph"/>
        <w:ind w:left="0"/>
        <w:jc w:val="both"/>
      </w:pPr>
      <w:r w:rsidRPr="00E074A7">
        <w:t>Г) А. Файоль.</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5D7799" w:rsidRPr="00E074A7" w:rsidRDefault="005D7799" w:rsidP="00E074A7">
      <w:pPr>
        <w:pStyle w:val="ListParagraph"/>
        <w:ind w:left="0"/>
        <w:jc w:val="both"/>
      </w:pPr>
      <w:r w:rsidRPr="00E074A7">
        <w:t>А) ассоциация;</w:t>
      </w:r>
    </w:p>
    <w:p w:rsidR="005D7799" w:rsidRPr="00E074A7" w:rsidRDefault="005D7799" w:rsidP="00E074A7">
      <w:pPr>
        <w:pStyle w:val="ListParagraph"/>
        <w:ind w:left="0"/>
        <w:jc w:val="both"/>
      </w:pPr>
      <w:r w:rsidRPr="00E074A7">
        <w:t>Б) коллектив;</w:t>
      </w:r>
    </w:p>
    <w:p w:rsidR="005D7799" w:rsidRPr="00E074A7" w:rsidRDefault="005D7799" w:rsidP="00E074A7">
      <w:pPr>
        <w:pStyle w:val="ListParagraph"/>
        <w:ind w:left="0"/>
        <w:jc w:val="both"/>
      </w:pPr>
      <w:r w:rsidRPr="00E074A7">
        <w:t>В) корпорация</w:t>
      </w:r>
    </w:p>
    <w:p w:rsidR="005D7799" w:rsidRPr="00E074A7" w:rsidRDefault="005D7799" w:rsidP="00E074A7">
      <w:pPr>
        <w:pStyle w:val="ListParagraph"/>
        <w:ind w:left="0"/>
        <w:jc w:val="both"/>
      </w:pPr>
      <w:r w:rsidRPr="00E074A7">
        <w:t>Г) отряд.</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61</w:t>
      </w:r>
      <w:r w:rsidRPr="00E074A7">
        <w:t>. Группы, на которые ориентируются люди в своих интересах, симпатиях и антипатиях называются:</w:t>
      </w:r>
    </w:p>
    <w:p w:rsidR="005D7799" w:rsidRPr="00E074A7" w:rsidRDefault="005D7799" w:rsidP="00E074A7">
      <w:pPr>
        <w:pStyle w:val="ListParagraph"/>
        <w:ind w:left="0"/>
        <w:jc w:val="both"/>
      </w:pPr>
      <w:r w:rsidRPr="00E074A7">
        <w:t>А) референтными;</w:t>
      </w:r>
    </w:p>
    <w:p w:rsidR="005D7799" w:rsidRPr="00E074A7" w:rsidRDefault="005D7799" w:rsidP="00E074A7">
      <w:pPr>
        <w:pStyle w:val="ListParagraph"/>
        <w:ind w:left="0"/>
        <w:jc w:val="both"/>
      </w:pPr>
      <w:r w:rsidRPr="00E074A7">
        <w:t>Б) формальными;</w:t>
      </w:r>
    </w:p>
    <w:p w:rsidR="005D7799" w:rsidRPr="00E074A7" w:rsidRDefault="005D7799" w:rsidP="00E074A7">
      <w:pPr>
        <w:pStyle w:val="ListParagraph"/>
        <w:ind w:left="0"/>
        <w:jc w:val="both"/>
      </w:pPr>
      <w:r w:rsidRPr="00E074A7">
        <w:t>В) условными;</w:t>
      </w:r>
    </w:p>
    <w:p w:rsidR="005D7799" w:rsidRPr="00E074A7" w:rsidRDefault="005D7799" w:rsidP="00E074A7">
      <w:pPr>
        <w:pStyle w:val="ListParagraph"/>
        <w:ind w:left="0"/>
        <w:jc w:val="both"/>
      </w:pPr>
      <w:r w:rsidRPr="00E074A7">
        <w:t>Г) репрезентативными.</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5D7799" w:rsidRPr="00E074A7" w:rsidRDefault="005D7799" w:rsidP="00E074A7">
      <w:pPr>
        <w:pStyle w:val="ListParagraph"/>
        <w:ind w:left="0"/>
        <w:jc w:val="both"/>
      </w:pPr>
      <w:r w:rsidRPr="00E074A7">
        <w:t>А) факторами социализации;</w:t>
      </w:r>
    </w:p>
    <w:p w:rsidR="005D7799" w:rsidRPr="00E074A7" w:rsidRDefault="005D7799" w:rsidP="00E074A7">
      <w:pPr>
        <w:pStyle w:val="ListParagraph"/>
        <w:ind w:left="0"/>
        <w:jc w:val="both"/>
      </w:pPr>
      <w:r w:rsidRPr="00E074A7">
        <w:t>Б) группами социализации;</w:t>
      </w:r>
    </w:p>
    <w:p w:rsidR="005D7799" w:rsidRPr="00E074A7" w:rsidRDefault="005D7799" w:rsidP="00E074A7">
      <w:pPr>
        <w:pStyle w:val="ListParagraph"/>
        <w:ind w:left="0"/>
        <w:jc w:val="both"/>
      </w:pPr>
      <w:r w:rsidRPr="00E074A7">
        <w:t>В) институтами социализации;</w:t>
      </w:r>
    </w:p>
    <w:p w:rsidR="005D7799" w:rsidRPr="00E074A7" w:rsidRDefault="005D7799" w:rsidP="00E074A7">
      <w:pPr>
        <w:pStyle w:val="ListParagraph"/>
        <w:ind w:left="0"/>
        <w:jc w:val="both"/>
      </w:pPr>
      <w:r w:rsidRPr="00E074A7">
        <w:t>Г) моделями социализации.</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D7799" w:rsidRPr="00E074A7" w:rsidRDefault="005D7799" w:rsidP="00E074A7">
      <w:pPr>
        <w:pStyle w:val="ListParagraph"/>
        <w:ind w:left="0"/>
        <w:jc w:val="both"/>
      </w:pPr>
      <w:r w:rsidRPr="00E074A7">
        <w:t xml:space="preserve">А) линейные руководители; </w:t>
      </w:r>
    </w:p>
    <w:p w:rsidR="005D7799" w:rsidRPr="00E074A7" w:rsidRDefault="005D7799" w:rsidP="00E074A7">
      <w:pPr>
        <w:pStyle w:val="ListParagraph"/>
        <w:ind w:left="0"/>
        <w:jc w:val="both"/>
      </w:pPr>
      <w:r w:rsidRPr="00E074A7">
        <w:t>Б) функциональные руководители;</w:t>
      </w:r>
    </w:p>
    <w:p w:rsidR="005D7799" w:rsidRPr="00E074A7" w:rsidRDefault="005D7799" w:rsidP="00E074A7">
      <w:pPr>
        <w:pStyle w:val="ListParagraph"/>
        <w:ind w:left="0"/>
        <w:jc w:val="both"/>
      </w:pPr>
      <w:r w:rsidRPr="00E074A7">
        <w:t>В) специалисты;</w:t>
      </w:r>
    </w:p>
    <w:p w:rsidR="005D7799" w:rsidRPr="00E074A7" w:rsidRDefault="005D7799" w:rsidP="00E074A7">
      <w:pPr>
        <w:pStyle w:val="ListParagraph"/>
        <w:ind w:left="0"/>
        <w:jc w:val="both"/>
      </w:pPr>
      <w:r w:rsidRPr="00E074A7">
        <w:t xml:space="preserve">Г) производственный персонал. </w:t>
      </w:r>
    </w:p>
    <w:p w:rsidR="005D7799" w:rsidRPr="00E074A7" w:rsidRDefault="005D7799" w:rsidP="0064544A">
      <w:pPr>
        <w:pStyle w:val="ListParagraph"/>
        <w:spacing w:line="120" w:lineRule="auto"/>
        <w:ind w:left="0"/>
        <w:jc w:val="both"/>
      </w:pPr>
    </w:p>
    <w:p w:rsidR="005D7799" w:rsidRPr="00E074A7" w:rsidRDefault="005D7799" w:rsidP="00E074A7">
      <w:pPr>
        <w:pStyle w:val="ListParagraph"/>
        <w:ind w:left="0"/>
        <w:jc w:val="both"/>
      </w:pPr>
      <w:r w:rsidRPr="00E074A7">
        <w:t>57. Штатная структура персонала  в команде (организации) – это:</w:t>
      </w:r>
    </w:p>
    <w:p w:rsidR="005D7799" w:rsidRPr="00E074A7" w:rsidRDefault="005D7799" w:rsidP="00E074A7">
      <w:pPr>
        <w:pStyle w:val="ListParagraph"/>
        <w:ind w:left="0"/>
        <w:jc w:val="both"/>
      </w:pPr>
      <w:r w:rsidRPr="00E074A7">
        <w:t>А) состав и распределение творческих, коммуникативных и поведенческих ролей между отдельными работниками;</w:t>
      </w:r>
    </w:p>
    <w:p w:rsidR="005D7799" w:rsidRPr="00E074A7" w:rsidRDefault="005D7799" w:rsidP="00E074A7">
      <w:pPr>
        <w:pStyle w:val="ListParagraph"/>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D7799" w:rsidRPr="00E074A7" w:rsidRDefault="005D7799" w:rsidP="00E074A7">
      <w:pPr>
        <w:pStyle w:val="ListParagraph"/>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5D7799" w:rsidRPr="00E074A7" w:rsidRDefault="005D7799" w:rsidP="00E074A7">
      <w:pPr>
        <w:pStyle w:val="ListParagraph"/>
        <w:ind w:left="0"/>
        <w:jc w:val="both"/>
      </w:pPr>
      <w:r w:rsidRPr="00E074A7">
        <w:t>Г) классификация работников в зависимости от выполняемых функций.</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D7799" w:rsidRPr="00E074A7" w:rsidRDefault="005D7799" w:rsidP="00E074A7">
      <w:pPr>
        <w:pStyle w:val="ListParagraph"/>
        <w:ind w:left="0"/>
        <w:jc w:val="both"/>
      </w:pPr>
      <w:r w:rsidRPr="00E074A7">
        <w:t>А) личностная;</w:t>
      </w:r>
    </w:p>
    <w:p w:rsidR="005D7799" w:rsidRPr="00E074A7" w:rsidRDefault="005D7799" w:rsidP="00E074A7">
      <w:pPr>
        <w:pStyle w:val="ListParagraph"/>
        <w:ind w:left="0"/>
        <w:jc w:val="both"/>
      </w:pPr>
      <w:r w:rsidRPr="00E074A7">
        <w:t>Б) социальная;</w:t>
      </w:r>
    </w:p>
    <w:p w:rsidR="005D7799" w:rsidRPr="00E074A7" w:rsidRDefault="005D7799" w:rsidP="00E074A7">
      <w:pPr>
        <w:pStyle w:val="ListParagraph"/>
        <w:ind w:left="0"/>
        <w:jc w:val="both"/>
      </w:pPr>
      <w:r w:rsidRPr="00E074A7">
        <w:t xml:space="preserve">В) адаптационная; </w:t>
      </w:r>
    </w:p>
    <w:p w:rsidR="005D7799" w:rsidRPr="00E074A7" w:rsidRDefault="005D7799" w:rsidP="00E074A7">
      <w:pPr>
        <w:pStyle w:val="ListParagraph"/>
        <w:ind w:left="0"/>
        <w:jc w:val="both"/>
      </w:pPr>
      <w:r w:rsidRPr="00E074A7">
        <w:t>Г) культурная.</w:t>
      </w:r>
    </w:p>
    <w:p w:rsidR="005D7799" w:rsidRDefault="005D7799" w:rsidP="00E074A7">
      <w:pPr>
        <w:pStyle w:val="ListParagraph"/>
        <w:ind w:left="0"/>
        <w:jc w:val="both"/>
      </w:pPr>
    </w:p>
    <w:p w:rsidR="005D7799" w:rsidRPr="00E074A7" w:rsidRDefault="005D7799" w:rsidP="00E074A7">
      <w:pPr>
        <w:pStyle w:val="ListParagraph"/>
        <w:ind w:left="0"/>
        <w:jc w:val="both"/>
      </w:pPr>
      <w:r w:rsidRPr="00E074A7">
        <w:t>59. При отборе работников на вакантную должность в команду (организацию) целесообразно:</w:t>
      </w:r>
    </w:p>
    <w:p w:rsidR="005D7799" w:rsidRPr="00E074A7" w:rsidRDefault="005D7799" w:rsidP="00E074A7">
      <w:pPr>
        <w:pStyle w:val="ListParagraph"/>
        <w:ind w:left="0"/>
        <w:jc w:val="both"/>
      </w:pPr>
      <w:r w:rsidRPr="00E074A7">
        <w:t>А) приглашать всех кандидатов на собеседование одновременно;</w:t>
      </w:r>
    </w:p>
    <w:p w:rsidR="005D7799" w:rsidRPr="00E074A7" w:rsidRDefault="005D7799" w:rsidP="00E074A7">
      <w:pPr>
        <w:pStyle w:val="ListParagraph"/>
        <w:ind w:left="0"/>
        <w:jc w:val="both"/>
      </w:pPr>
      <w:r w:rsidRPr="00E074A7">
        <w:t>Б) проводить собеседование отдельно с каждым кандидатом;</w:t>
      </w:r>
    </w:p>
    <w:p w:rsidR="005D7799" w:rsidRPr="00E074A7" w:rsidRDefault="005D7799" w:rsidP="00E074A7">
      <w:pPr>
        <w:pStyle w:val="ListParagraph"/>
        <w:ind w:left="0"/>
        <w:jc w:val="both"/>
      </w:pPr>
      <w:r w:rsidRPr="00E074A7">
        <w:t>В) игнорировать вопросы кандидатов о предстоящей работе;</w:t>
      </w:r>
    </w:p>
    <w:p w:rsidR="005D7799" w:rsidRPr="00E074A7" w:rsidRDefault="005D7799" w:rsidP="00E074A7">
      <w:pPr>
        <w:pStyle w:val="ListParagraph"/>
        <w:ind w:left="0"/>
        <w:jc w:val="both"/>
      </w:pPr>
      <w:r w:rsidRPr="00E074A7">
        <w:t>Г) подробно расспросить кандидата об опыте предыдущей работы;</w:t>
      </w:r>
    </w:p>
    <w:p w:rsidR="005D7799" w:rsidRPr="00E074A7" w:rsidRDefault="005D7799" w:rsidP="00E074A7">
      <w:pPr>
        <w:pStyle w:val="ListParagraph"/>
        <w:ind w:left="0"/>
        <w:jc w:val="both"/>
      </w:pPr>
      <w:r w:rsidRPr="00E074A7">
        <w:t>Д) прояснить профессиональные цели и ожидания кандидата.</w:t>
      </w:r>
    </w:p>
    <w:p w:rsidR="005D7799" w:rsidRDefault="005D7799" w:rsidP="00E074A7">
      <w:pPr>
        <w:pStyle w:val="ListParagraph"/>
        <w:ind w:left="0"/>
        <w:jc w:val="both"/>
      </w:pPr>
    </w:p>
    <w:p w:rsidR="005D7799" w:rsidRPr="00E074A7" w:rsidRDefault="005D7799" w:rsidP="00E074A7">
      <w:pPr>
        <w:pStyle w:val="ListParagraph"/>
        <w:ind w:left="0"/>
        <w:jc w:val="both"/>
      </w:pPr>
      <w:r w:rsidRPr="00E074A7">
        <w:t>60. Источником возникновения рабочего места  в команде (организации) могут быть:</w:t>
      </w:r>
    </w:p>
    <w:p w:rsidR="005D7799" w:rsidRPr="00E074A7" w:rsidRDefault="005D7799" w:rsidP="00E074A7">
      <w:pPr>
        <w:pStyle w:val="ListParagraph"/>
        <w:ind w:left="0"/>
        <w:jc w:val="both"/>
      </w:pPr>
      <w:r w:rsidRPr="00E074A7">
        <w:t>А) заявка линейного руководителя;</w:t>
      </w:r>
    </w:p>
    <w:p w:rsidR="005D7799" w:rsidRPr="00E074A7" w:rsidRDefault="005D7799" w:rsidP="00E074A7">
      <w:pPr>
        <w:pStyle w:val="ListParagraph"/>
        <w:ind w:left="0"/>
        <w:jc w:val="both"/>
      </w:pPr>
      <w:r w:rsidRPr="00E074A7">
        <w:t>Б) выбытие сотрудника;</w:t>
      </w:r>
    </w:p>
    <w:p w:rsidR="005D7799" w:rsidRPr="00E074A7" w:rsidRDefault="005D7799" w:rsidP="00E074A7">
      <w:pPr>
        <w:pStyle w:val="ListParagraph"/>
        <w:ind w:left="0"/>
        <w:jc w:val="both"/>
      </w:pPr>
      <w:r w:rsidRPr="00E074A7">
        <w:t>В) расширение бизнеса;</w:t>
      </w:r>
    </w:p>
    <w:p w:rsidR="005D7799" w:rsidRPr="00E074A7" w:rsidRDefault="005D7799" w:rsidP="00E074A7">
      <w:pPr>
        <w:pStyle w:val="ListParagraph"/>
        <w:ind w:left="0"/>
        <w:jc w:val="both"/>
      </w:pPr>
      <w:r w:rsidRPr="00E074A7">
        <w:t>Г) подстраховка деятельности;</w:t>
      </w:r>
    </w:p>
    <w:p w:rsidR="005D7799" w:rsidRPr="00E074A7" w:rsidRDefault="005D7799" w:rsidP="00E074A7">
      <w:pPr>
        <w:pStyle w:val="ListParagraph"/>
        <w:ind w:left="0"/>
        <w:jc w:val="both"/>
      </w:pPr>
      <w:r w:rsidRPr="00E074A7">
        <w:t>Д) излишек материальных ресурсов.</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61. Формула конфликта выглядит так: «конфликт = конфликтная ситуация +…»:</w:t>
      </w:r>
    </w:p>
    <w:p w:rsidR="005D7799" w:rsidRPr="00E074A7" w:rsidRDefault="005D7799" w:rsidP="00E074A7">
      <w:pPr>
        <w:pStyle w:val="ListParagraph"/>
        <w:ind w:left="0"/>
        <w:jc w:val="both"/>
      </w:pPr>
      <w:r w:rsidRPr="00E074A7">
        <w:t>А) индивид;</w:t>
      </w:r>
    </w:p>
    <w:p w:rsidR="005D7799" w:rsidRPr="00E074A7" w:rsidRDefault="005D7799" w:rsidP="00E074A7">
      <w:pPr>
        <w:pStyle w:val="ListParagraph"/>
        <w:ind w:left="0"/>
        <w:jc w:val="both"/>
      </w:pPr>
      <w:r w:rsidRPr="00E074A7">
        <w:t>Б) инцидент;</w:t>
      </w:r>
    </w:p>
    <w:p w:rsidR="005D7799" w:rsidRPr="00E074A7" w:rsidRDefault="005D7799" w:rsidP="00E074A7">
      <w:pPr>
        <w:pStyle w:val="ListParagraph"/>
        <w:ind w:left="0"/>
        <w:jc w:val="both"/>
      </w:pPr>
      <w:r w:rsidRPr="00E074A7">
        <w:t>В) субъект.</w:t>
      </w:r>
    </w:p>
    <w:p w:rsidR="005D7799" w:rsidRPr="00E074A7" w:rsidRDefault="005D7799" w:rsidP="00E074A7">
      <w:pPr>
        <w:pStyle w:val="ListParagraph"/>
        <w:ind w:left="0"/>
        <w:jc w:val="both"/>
      </w:pPr>
      <w:r w:rsidRPr="00E074A7">
        <w:t>Г) группа.</w:t>
      </w:r>
    </w:p>
    <w:p w:rsidR="005D7799" w:rsidRDefault="005D7799" w:rsidP="00E074A7">
      <w:pPr>
        <w:pStyle w:val="ListParagraph"/>
        <w:ind w:left="0"/>
        <w:jc w:val="both"/>
      </w:pPr>
    </w:p>
    <w:p w:rsidR="005D7799" w:rsidRPr="00E074A7" w:rsidRDefault="005D7799" w:rsidP="00E074A7">
      <w:pPr>
        <w:pStyle w:val="ListParagraph"/>
        <w:ind w:left="0"/>
        <w:jc w:val="both"/>
      </w:pPr>
      <w:r w:rsidRPr="00E074A7">
        <w:t>62. На какой фазе конфликта возможности разрешения конфликта самые высокие:</w:t>
      </w:r>
    </w:p>
    <w:p w:rsidR="005D7799" w:rsidRPr="00E074A7" w:rsidRDefault="005D7799" w:rsidP="00E074A7">
      <w:pPr>
        <w:pStyle w:val="ListParagraph"/>
        <w:ind w:left="0"/>
        <w:jc w:val="both"/>
      </w:pPr>
      <w:r w:rsidRPr="00E074A7">
        <w:t>А) начальной фазе;</w:t>
      </w:r>
    </w:p>
    <w:p w:rsidR="005D7799" w:rsidRPr="00E074A7" w:rsidRDefault="005D7799" w:rsidP="00E074A7">
      <w:pPr>
        <w:pStyle w:val="ListParagraph"/>
        <w:ind w:left="0"/>
        <w:jc w:val="both"/>
      </w:pPr>
      <w:r w:rsidRPr="00E074A7">
        <w:t>Б) фазе подъема;</w:t>
      </w:r>
    </w:p>
    <w:p w:rsidR="005D7799" w:rsidRPr="00E074A7" w:rsidRDefault="005D7799" w:rsidP="00E074A7">
      <w:pPr>
        <w:pStyle w:val="ListParagraph"/>
        <w:ind w:left="0"/>
        <w:jc w:val="both"/>
      </w:pPr>
      <w:r w:rsidRPr="00E074A7">
        <w:t>В) пике конфликта;</w:t>
      </w:r>
    </w:p>
    <w:p w:rsidR="005D7799" w:rsidRPr="00E074A7" w:rsidRDefault="005D7799" w:rsidP="00E074A7">
      <w:pPr>
        <w:pStyle w:val="ListParagraph"/>
        <w:ind w:left="0"/>
        <w:jc w:val="both"/>
      </w:pPr>
      <w:r w:rsidRPr="00E074A7">
        <w:t>Г) фазе спада.</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63. По степени вовлеченности людей в конфликты выделяют конфликты (исключите лишнее):</w:t>
      </w:r>
    </w:p>
    <w:p w:rsidR="005D7799" w:rsidRPr="00E074A7" w:rsidRDefault="005D7799" w:rsidP="00E074A7">
      <w:pPr>
        <w:pStyle w:val="ListParagraph"/>
        <w:ind w:left="0"/>
        <w:jc w:val="both"/>
      </w:pPr>
      <w:r w:rsidRPr="00E074A7">
        <w:t>А) межличностные;</w:t>
      </w:r>
    </w:p>
    <w:p w:rsidR="005D7799" w:rsidRPr="00E074A7" w:rsidRDefault="005D7799" w:rsidP="00E074A7">
      <w:pPr>
        <w:pStyle w:val="ListParagraph"/>
        <w:ind w:left="0"/>
        <w:jc w:val="both"/>
      </w:pPr>
      <w:r w:rsidRPr="00E074A7">
        <w:t>Б) межгрупповые;</w:t>
      </w:r>
    </w:p>
    <w:p w:rsidR="005D7799" w:rsidRPr="00E074A7" w:rsidRDefault="005D7799" w:rsidP="00E074A7">
      <w:pPr>
        <w:pStyle w:val="ListParagraph"/>
        <w:ind w:left="0"/>
        <w:jc w:val="both"/>
      </w:pPr>
      <w:r w:rsidRPr="00E074A7">
        <w:t>В) классовые;</w:t>
      </w:r>
    </w:p>
    <w:p w:rsidR="005D7799" w:rsidRPr="00E074A7" w:rsidRDefault="005D7799" w:rsidP="00E074A7">
      <w:pPr>
        <w:pStyle w:val="ListParagraph"/>
        <w:ind w:left="0"/>
        <w:jc w:val="both"/>
      </w:pPr>
      <w:r w:rsidRPr="00E074A7">
        <w:t>Г) межгосударственные;</w:t>
      </w:r>
    </w:p>
    <w:p w:rsidR="005D7799" w:rsidRPr="00E074A7" w:rsidRDefault="005D7799" w:rsidP="00E074A7">
      <w:pPr>
        <w:pStyle w:val="ListParagraph"/>
        <w:ind w:left="0"/>
        <w:jc w:val="both"/>
      </w:pPr>
      <w:r w:rsidRPr="00E074A7">
        <w:t>Д) межнациональные;</w:t>
      </w:r>
    </w:p>
    <w:p w:rsidR="005D7799" w:rsidRPr="00E074A7" w:rsidRDefault="005D7799" w:rsidP="00E074A7">
      <w:pPr>
        <w:pStyle w:val="ListParagraph"/>
        <w:ind w:left="0"/>
        <w:jc w:val="both"/>
      </w:pPr>
      <w:r w:rsidRPr="00E074A7">
        <w:t>Е) внутриличностные.</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64. Основными моделями поведения личности в конфликте являются (исключите лишнее):</w:t>
      </w:r>
    </w:p>
    <w:p w:rsidR="005D7799" w:rsidRPr="00E074A7" w:rsidRDefault="005D7799" w:rsidP="00E074A7">
      <w:pPr>
        <w:pStyle w:val="ListParagraph"/>
        <w:ind w:left="0"/>
        <w:jc w:val="both"/>
      </w:pPr>
      <w:r w:rsidRPr="00E074A7">
        <w:t>А) конструктивная модель;</w:t>
      </w:r>
    </w:p>
    <w:p w:rsidR="005D7799" w:rsidRPr="00E074A7" w:rsidRDefault="005D7799" w:rsidP="00E074A7">
      <w:pPr>
        <w:pStyle w:val="ListParagraph"/>
        <w:ind w:left="0"/>
        <w:jc w:val="both"/>
      </w:pPr>
      <w:r w:rsidRPr="00E074A7">
        <w:t>Б) деструктивная;</w:t>
      </w:r>
    </w:p>
    <w:p w:rsidR="005D7799" w:rsidRPr="00E074A7" w:rsidRDefault="005D7799" w:rsidP="00E074A7">
      <w:pPr>
        <w:pStyle w:val="ListParagraph"/>
        <w:ind w:left="0"/>
        <w:jc w:val="both"/>
      </w:pPr>
      <w:r w:rsidRPr="00E074A7">
        <w:t>В) конформистская;</w:t>
      </w:r>
    </w:p>
    <w:p w:rsidR="005D7799" w:rsidRPr="00E074A7" w:rsidRDefault="005D7799" w:rsidP="00E074A7">
      <w:pPr>
        <w:pStyle w:val="ListParagraph"/>
        <w:ind w:left="0"/>
        <w:jc w:val="both"/>
      </w:pPr>
      <w:r w:rsidRPr="00E074A7">
        <w:t>Г) нонконформистская.</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65. Какой из приведенных методов относится к группе методов управлениями конфликтами:</w:t>
      </w:r>
    </w:p>
    <w:p w:rsidR="005D7799" w:rsidRPr="00E074A7" w:rsidRDefault="005D7799" w:rsidP="00E074A7">
      <w:pPr>
        <w:pStyle w:val="ListParagraph"/>
        <w:ind w:left="0"/>
        <w:jc w:val="both"/>
      </w:pPr>
      <w:r w:rsidRPr="00E074A7">
        <w:t>А) социологический метод;</w:t>
      </w:r>
    </w:p>
    <w:p w:rsidR="005D7799" w:rsidRPr="00E074A7" w:rsidRDefault="005D7799" w:rsidP="00E074A7">
      <w:pPr>
        <w:pStyle w:val="ListParagraph"/>
        <w:ind w:left="0"/>
        <w:jc w:val="both"/>
      </w:pPr>
      <w:r w:rsidRPr="00E074A7">
        <w:t>Б) метод тестирования;</w:t>
      </w:r>
    </w:p>
    <w:p w:rsidR="005D7799" w:rsidRPr="00E074A7" w:rsidRDefault="005D7799" w:rsidP="00E074A7">
      <w:pPr>
        <w:pStyle w:val="ListParagraph"/>
        <w:ind w:left="0"/>
        <w:jc w:val="both"/>
      </w:pPr>
      <w:r w:rsidRPr="00E074A7">
        <w:t>В) метод картографии;</w:t>
      </w:r>
    </w:p>
    <w:p w:rsidR="005D7799" w:rsidRPr="00E074A7" w:rsidRDefault="005D7799" w:rsidP="00E074A7">
      <w:pPr>
        <w:pStyle w:val="ListParagraph"/>
        <w:ind w:left="0"/>
        <w:jc w:val="both"/>
      </w:pPr>
      <w:r w:rsidRPr="00E074A7">
        <w:t>Г) метод наблюдения;</w:t>
      </w:r>
    </w:p>
    <w:p w:rsidR="005D7799" w:rsidRPr="00E074A7" w:rsidRDefault="005D7799" w:rsidP="00E074A7">
      <w:pPr>
        <w:pStyle w:val="ListParagraph"/>
        <w:ind w:left="0"/>
        <w:jc w:val="both"/>
      </w:pPr>
      <w:r w:rsidRPr="00E074A7">
        <w:t>Д) метод эксперимента.</w:t>
      </w:r>
    </w:p>
    <w:p w:rsidR="005D7799" w:rsidRDefault="005D7799" w:rsidP="00E074A7">
      <w:pPr>
        <w:pStyle w:val="ListParagraph"/>
        <w:ind w:left="0"/>
        <w:jc w:val="both"/>
      </w:pPr>
    </w:p>
    <w:p w:rsidR="005D7799" w:rsidRPr="00E074A7" w:rsidRDefault="005D7799" w:rsidP="00E074A7">
      <w:pPr>
        <w:pStyle w:val="ListParagraph"/>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D7799" w:rsidRPr="00E074A7" w:rsidRDefault="005D7799" w:rsidP="00E074A7">
      <w:pPr>
        <w:pStyle w:val="ListParagraph"/>
        <w:ind w:left="0"/>
        <w:jc w:val="both"/>
      </w:pPr>
      <w:r w:rsidRPr="00E074A7">
        <w:t>А) наличие у них противоположных суждений или мотивов и желание хотя бы одного из них одержать победу над другим;</w:t>
      </w:r>
    </w:p>
    <w:p w:rsidR="005D7799" w:rsidRPr="00E074A7" w:rsidRDefault="005D7799" w:rsidP="00E074A7">
      <w:pPr>
        <w:pStyle w:val="ListParagraph"/>
        <w:ind w:left="0"/>
        <w:jc w:val="both"/>
      </w:pPr>
      <w:r w:rsidRPr="00E074A7">
        <w:t>Б) наличие у них противоположно направленных мотивов или суждений, а также состояние противоборства между ними;</w:t>
      </w:r>
    </w:p>
    <w:p w:rsidR="005D7799" w:rsidRPr="00E074A7" w:rsidRDefault="005D7799" w:rsidP="00E074A7">
      <w:pPr>
        <w:pStyle w:val="ListParagraph"/>
        <w:ind w:left="0"/>
        <w:jc w:val="both"/>
      </w:pPr>
      <w:r w:rsidRPr="00E074A7">
        <w:t>В) наличие у них противоположных позиций и активные действия обеих сторон по достижению своих позиций;</w:t>
      </w:r>
    </w:p>
    <w:p w:rsidR="005D7799" w:rsidRPr="00E074A7" w:rsidRDefault="005D7799" w:rsidP="00E074A7">
      <w:pPr>
        <w:pStyle w:val="ListParagraph"/>
        <w:ind w:left="0"/>
        <w:jc w:val="both"/>
      </w:pPr>
      <w:r w:rsidRPr="00E074A7">
        <w:t>Г) наличие у них противоположно направленных мотивов и открытые заявления о своих требованиях;</w:t>
      </w:r>
    </w:p>
    <w:p w:rsidR="005D7799" w:rsidRPr="00E074A7" w:rsidRDefault="005D7799" w:rsidP="00E074A7">
      <w:pPr>
        <w:pStyle w:val="ListParagraph"/>
        <w:ind w:left="0"/>
        <w:jc w:val="both"/>
      </w:pPr>
      <w:r w:rsidRPr="00E074A7">
        <w:t>Д) наличие противоположных интересов у каждого из них и отсутствие возможностей по их реализации.</w:t>
      </w:r>
    </w:p>
    <w:p w:rsidR="005D7799" w:rsidRDefault="005D7799" w:rsidP="00E074A7">
      <w:pPr>
        <w:pStyle w:val="ListParagraph"/>
        <w:ind w:left="0"/>
        <w:jc w:val="both"/>
      </w:pPr>
    </w:p>
    <w:p w:rsidR="005D7799" w:rsidRPr="00E074A7" w:rsidRDefault="005D7799" w:rsidP="00E074A7">
      <w:pPr>
        <w:pStyle w:val="ListParagraph"/>
        <w:ind w:left="0"/>
        <w:jc w:val="both"/>
      </w:pPr>
      <w:r w:rsidRPr="00E074A7">
        <w:t>67. Конфликтная ситуация в коллективе – это:</w:t>
      </w:r>
    </w:p>
    <w:p w:rsidR="005D7799" w:rsidRPr="00E074A7" w:rsidRDefault="005D7799" w:rsidP="00E074A7">
      <w:pPr>
        <w:pStyle w:val="ListParagraph"/>
        <w:ind w:left="0"/>
        <w:jc w:val="both"/>
      </w:pPr>
      <w:r w:rsidRPr="00E074A7">
        <w:t>А) случайные столкновения интересов субъектов социального взаимодействия;</w:t>
      </w:r>
    </w:p>
    <w:p w:rsidR="005D7799" w:rsidRPr="00E074A7" w:rsidRDefault="005D7799" w:rsidP="00E074A7">
      <w:pPr>
        <w:pStyle w:val="ListParagraph"/>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D7799" w:rsidRPr="00E074A7" w:rsidRDefault="005D7799" w:rsidP="00E074A7">
      <w:pPr>
        <w:pStyle w:val="ListParagraph"/>
        <w:ind w:left="0"/>
        <w:jc w:val="both"/>
      </w:pPr>
      <w:r w:rsidRPr="00E074A7">
        <w:t>В) процесс противоборства между субъектами социального взаимодействия, направленный на выяснение отношений;</w:t>
      </w:r>
    </w:p>
    <w:p w:rsidR="005D7799" w:rsidRPr="00E074A7" w:rsidRDefault="005D7799" w:rsidP="00E074A7">
      <w:pPr>
        <w:pStyle w:val="ListParagraph"/>
        <w:ind w:left="0"/>
        <w:jc w:val="both"/>
      </w:pPr>
      <w:r w:rsidRPr="00E074A7">
        <w:t>Г) причина конфликта;</w:t>
      </w:r>
    </w:p>
    <w:p w:rsidR="005D7799" w:rsidRPr="00E074A7" w:rsidRDefault="005D7799" w:rsidP="00E074A7">
      <w:pPr>
        <w:pStyle w:val="ListParagraph"/>
        <w:ind w:left="0"/>
        <w:jc w:val="both"/>
      </w:pPr>
      <w:r w:rsidRPr="00E074A7">
        <w:t>Д) этап развития конфликта.</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68. Причина конфликта в коллективе – это:</w:t>
      </w:r>
    </w:p>
    <w:p w:rsidR="005D7799" w:rsidRPr="00E074A7" w:rsidRDefault="005D7799" w:rsidP="00E074A7">
      <w:pPr>
        <w:pStyle w:val="ListParagraph"/>
        <w:ind w:left="0"/>
        <w:jc w:val="both"/>
      </w:pPr>
      <w:r w:rsidRPr="00E074A7">
        <w:t>А) противоположные мотивы субъектов социального взаимодействия;</w:t>
      </w:r>
    </w:p>
    <w:p w:rsidR="005D7799" w:rsidRPr="00E074A7" w:rsidRDefault="005D7799" w:rsidP="00E074A7">
      <w:pPr>
        <w:pStyle w:val="ListParagraph"/>
        <w:ind w:left="0"/>
        <w:jc w:val="both"/>
      </w:pPr>
      <w:r w:rsidRPr="00E074A7">
        <w:t>Б) стечение обстоятельств, которые проявляют конфликт;</w:t>
      </w:r>
    </w:p>
    <w:p w:rsidR="005D7799" w:rsidRPr="00E074A7" w:rsidRDefault="005D7799" w:rsidP="00E074A7">
      <w:pPr>
        <w:pStyle w:val="ListParagraph"/>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D7799" w:rsidRPr="00E074A7" w:rsidRDefault="005D7799" w:rsidP="00E074A7">
      <w:pPr>
        <w:pStyle w:val="ListParagraph"/>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D7799" w:rsidRPr="00E074A7" w:rsidRDefault="005D7799" w:rsidP="00E074A7">
      <w:pPr>
        <w:pStyle w:val="ListParagraph"/>
        <w:ind w:left="0"/>
        <w:jc w:val="both"/>
      </w:pPr>
      <w:r w:rsidRPr="00E074A7">
        <w:t>Д) то, из-за чего возникает конфликт.</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69. Конфликтогены – это:</w:t>
      </w:r>
    </w:p>
    <w:p w:rsidR="005D7799" w:rsidRPr="00E074A7" w:rsidRDefault="005D7799" w:rsidP="00E074A7">
      <w:pPr>
        <w:pStyle w:val="ListParagraph"/>
        <w:ind w:left="0"/>
        <w:jc w:val="both"/>
      </w:pPr>
      <w:r w:rsidRPr="00E074A7">
        <w:t>А) слова, действия (или бездействия), которые могут привести к конфликту;</w:t>
      </w:r>
    </w:p>
    <w:p w:rsidR="005D7799" w:rsidRPr="00E074A7" w:rsidRDefault="005D7799" w:rsidP="00E074A7">
      <w:pPr>
        <w:pStyle w:val="ListParagraph"/>
        <w:ind w:left="0"/>
        <w:jc w:val="both"/>
      </w:pPr>
      <w:r w:rsidRPr="00E074A7">
        <w:t>Б) проявления конфликта;</w:t>
      </w:r>
    </w:p>
    <w:p w:rsidR="005D7799" w:rsidRPr="00E074A7" w:rsidRDefault="005D7799" w:rsidP="00E074A7">
      <w:pPr>
        <w:pStyle w:val="ListParagraph"/>
        <w:ind w:left="0"/>
        <w:jc w:val="both"/>
      </w:pPr>
      <w:r w:rsidRPr="00E074A7">
        <w:t>В) причины конфликта, обусловленные социальным статусом личности;</w:t>
      </w:r>
    </w:p>
    <w:p w:rsidR="005D7799" w:rsidRPr="00E074A7" w:rsidRDefault="005D7799" w:rsidP="00E074A7">
      <w:pPr>
        <w:pStyle w:val="ListParagraph"/>
        <w:ind w:left="0"/>
        <w:jc w:val="both"/>
      </w:pPr>
      <w:r w:rsidRPr="00E074A7">
        <w:t>Г) состояния личности, которые наступают после разрешения конфликта;</w:t>
      </w:r>
    </w:p>
    <w:p w:rsidR="005D7799" w:rsidRPr="00E074A7" w:rsidRDefault="005D7799" w:rsidP="00E074A7">
      <w:pPr>
        <w:pStyle w:val="ListParagraph"/>
        <w:ind w:left="0"/>
        <w:jc w:val="both"/>
      </w:pPr>
      <w:r w:rsidRPr="00E074A7">
        <w:t>Д) поведенческие реакции личности в конфликте.</w:t>
      </w:r>
    </w:p>
    <w:p w:rsidR="005D7799" w:rsidRPr="00E074A7" w:rsidRDefault="005D7799" w:rsidP="00E074A7">
      <w:pPr>
        <w:pStyle w:val="ListParagraph"/>
        <w:ind w:left="0"/>
        <w:jc w:val="both"/>
      </w:pPr>
    </w:p>
    <w:p w:rsidR="005D7799" w:rsidRPr="00E074A7" w:rsidRDefault="005D7799" w:rsidP="00E074A7">
      <w:pPr>
        <w:pStyle w:val="ListParagraph"/>
        <w:ind w:left="0"/>
        <w:jc w:val="both"/>
      </w:pPr>
      <w:r w:rsidRPr="00E074A7">
        <w:t>70. Содержание управления конфликтами  в коллективе включает:</w:t>
      </w:r>
    </w:p>
    <w:p w:rsidR="005D7799" w:rsidRPr="00E074A7" w:rsidRDefault="005D7799" w:rsidP="00E074A7">
      <w:pPr>
        <w:pStyle w:val="ListParagraph"/>
        <w:ind w:left="0"/>
        <w:jc w:val="both"/>
      </w:pPr>
      <w:r w:rsidRPr="00E074A7">
        <w:t>А) прогнозирование, предупреждение (стимулирование), регулирование, разрешение;</w:t>
      </w:r>
    </w:p>
    <w:p w:rsidR="005D7799" w:rsidRPr="00E074A7" w:rsidRDefault="005D7799" w:rsidP="00E074A7">
      <w:pPr>
        <w:pStyle w:val="ListParagraph"/>
        <w:ind w:left="0"/>
        <w:jc w:val="both"/>
      </w:pPr>
      <w:r w:rsidRPr="00E074A7">
        <w:t>Б) прогнозирование, предупреждение (стимулирование), разрешение;</w:t>
      </w:r>
    </w:p>
    <w:p w:rsidR="005D7799" w:rsidRPr="00E074A7" w:rsidRDefault="005D7799" w:rsidP="00E074A7">
      <w:pPr>
        <w:pStyle w:val="ListParagraph"/>
        <w:ind w:left="0"/>
        <w:jc w:val="both"/>
      </w:pPr>
      <w:r w:rsidRPr="00E074A7">
        <w:t>В) прогнозирование, регулирование, разрешение;</w:t>
      </w:r>
    </w:p>
    <w:p w:rsidR="005D7799" w:rsidRPr="00E074A7" w:rsidRDefault="005D7799" w:rsidP="00E074A7">
      <w:pPr>
        <w:pStyle w:val="ListParagraph"/>
        <w:ind w:left="0"/>
        <w:jc w:val="both"/>
      </w:pPr>
      <w:r w:rsidRPr="00E074A7">
        <w:t>Г) прогнозирование, анализ, предупреждение, разрешение;</w:t>
      </w:r>
    </w:p>
    <w:p w:rsidR="005D7799" w:rsidRPr="00E074A7" w:rsidRDefault="005D7799" w:rsidP="00E074A7">
      <w:pPr>
        <w:pStyle w:val="ListParagraph"/>
        <w:ind w:left="0"/>
        <w:jc w:val="both"/>
      </w:pPr>
      <w:r w:rsidRPr="00E074A7">
        <w:t>Д) анализ конфликтной ситуации, прогнозирование, предупреждение, разрешение.</w:t>
      </w:r>
    </w:p>
    <w:p w:rsidR="005D7799" w:rsidRPr="00E074A7" w:rsidRDefault="005D7799" w:rsidP="00E074A7">
      <w:pPr>
        <w:pStyle w:val="ListParagraph"/>
        <w:ind w:left="0"/>
        <w:jc w:val="both"/>
      </w:pPr>
    </w:p>
    <w:p w:rsidR="005D7799" w:rsidRDefault="005D7799" w:rsidP="0064544A">
      <w:pPr>
        <w:pStyle w:val="ListParagraph"/>
        <w:ind w:left="0"/>
        <w:jc w:val="center"/>
        <w:rPr>
          <w:b/>
        </w:rPr>
      </w:pPr>
      <w:r w:rsidRPr="0064544A">
        <w:rPr>
          <w:b/>
        </w:rPr>
        <w:t>Примерный список вопросов</w:t>
      </w:r>
    </w:p>
    <w:p w:rsidR="005D7799" w:rsidRDefault="005D7799" w:rsidP="00092C77">
      <w:pPr>
        <w:pStyle w:val="ListParagraph"/>
        <w:ind w:left="0"/>
        <w:jc w:val="both"/>
        <w:rPr>
          <w:b/>
        </w:rPr>
      </w:pPr>
    </w:p>
    <w:p w:rsidR="005D7799" w:rsidRPr="00B20437" w:rsidRDefault="005D7799" w:rsidP="00B20437">
      <w:pPr>
        <w:pStyle w:val="ListParagraph"/>
        <w:ind w:left="0"/>
        <w:jc w:val="both"/>
      </w:pPr>
      <w:r w:rsidRPr="00B20437">
        <w:t xml:space="preserve">1. Методологические основы управления мотивацией и стимулированием труда. </w:t>
      </w:r>
    </w:p>
    <w:p w:rsidR="005D7799" w:rsidRPr="00B20437" w:rsidRDefault="005D7799" w:rsidP="00B20437">
      <w:pPr>
        <w:pStyle w:val="ListParagraph"/>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Pr="00B20437" w:rsidRDefault="005D7799" w:rsidP="00B20437">
      <w:pPr>
        <w:pStyle w:val="ListParagraph"/>
        <w:ind w:left="0"/>
        <w:jc w:val="both"/>
      </w:pPr>
      <w:r w:rsidRPr="00B20437">
        <w:t>3. Оценка эффективности управления мотивационной политикой на предприятии.</w:t>
      </w:r>
    </w:p>
    <w:p w:rsidR="005D7799" w:rsidRPr="00B20437" w:rsidRDefault="005D7799" w:rsidP="00B20437">
      <w:pPr>
        <w:pStyle w:val="ListParagraph"/>
        <w:ind w:left="0"/>
        <w:jc w:val="both"/>
      </w:pPr>
      <w:r>
        <w:t>4</w:t>
      </w:r>
      <w:r w:rsidRPr="00B20437">
        <w:t xml:space="preserve">. Разработка систем материального (денежного) стимулирования. </w:t>
      </w:r>
    </w:p>
    <w:p w:rsidR="005D7799" w:rsidRPr="00B20437" w:rsidRDefault="005D7799" w:rsidP="00B20437">
      <w:pPr>
        <w:pStyle w:val="ListParagraph"/>
        <w:ind w:left="0"/>
        <w:jc w:val="both"/>
      </w:pPr>
      <w:r>
        <w:t>5</w:t>
      </w:r>
      <w:r w:rsidRPr="00B20437">
        <w:t xml:space="preserve">. Грейдирование рабочих мест (должностей). </w:t>
      </w:r>
    </w:p>
    <w:p w:rsidR="005D7799" w:rsidRPr="00B20437" w:rsidRDefault="005D7799" w:rsidP="00B20437">
      <w:pPr>
        <w:pStyle w:val="ListParagraph"/>
        <w:ind w:left="0"/>
        <w:jc w:val="both"/>
      </w:pPr>
      <w:r>
        <w:t>6</w:t>
      </w:r>
      <w:r w:rsidRPr="00B20437">
        <w:t xml:space="preserve">. Установление постоянной и переменной частей оплаты системы труда. </w:t>
      </w:r>
    </w:p>
    <w:p w:rsidR="005D7799" w:rsidRDefault="005D7799" w:rsidP="00B20437">
      <w:pPr>
        <w:pStyle w:val="ListParagraph"/>
        <w:ind w:left="0"/>
        <w:jc w:val="both"/>
      </w:pPr>
      <w:r>
        <w:t>7</w:t>
      </w:r>
      <w:r w:rsidRPr="00B20437">
        <w:t>. Внедрение материального (неденежного) стимулирования (социального пакета).</w:t>
      </w:r>
    </w:p>
    <w:p w:rsidR="005D7799" w:rsidRDefault="005D7799" w:rsidP="00127C73">
      <w:pPr>
        <w:pStyle w:val="ListParagraph"/>
        <w:ind w:left="0"/>
        <w:jc w:val="both"/>
      </w:pPr>
      <w:r>
        <w:t>8. Понятие деструктивной мотивации.</w:t>
      </w:r>
    </w:p>
    <w:p w:rsidR="005D7799" w:rsidRDefault="005D7799" w:rsidP="00127C73">
      <w:pPr>
        <w:pStyle w:val="ListParagraph"/>
        <w:ind w:left="0"/>
        <w:jc w:val="both"/>
      </w:pPr>
      <w:r>
        <w:t xml:space="preserve">9. Способы управления деструктивной мотивацией. </w:t>
      </w:r>
    </w:p>
    <w:p w:rsidR="005D7799" w:rsidRDefault="005D7799" w:rsidP="00127C73">
      <w:pPr>
        <w:pStyle w:val="ListParagraph"/>
        <w:ind w:left="0"/>
        <w:jc w:val="both"/>
      </w:pPr>
      <w:r>
        <w:t>10. Виды деструктивной мотивации.</w:t>
      </w:r>
    </w:p>
    <w:p w:rsidR="005D7799" w:rsidRDefault="005D7799" w:rsidP="00127C73">
      <w:pPr>
        <w:pStyle w:val="ListParagraph"/>
        <w:ind w:left="0"/>
        <w:jc w:val="both"/>
      </w:pPr>
      <w:r>
        <w:t>11. Просоциальные, асоциальные и антисоциальные мотивы труда и корпоративная этика.</w:t>
      </w:r>
    </w:p>
    <w:p w:rsidR="005D7799" w:rsidRPr="00B20437" w:rsidRDefault="005D7799" w:rsidP="00127C73">
      <w:pPr>
        <w:pStyle w:val="ListParagraph"/>
        <w:ind w:left="0"/>
        <w:jc w:val="both"/>
      </w:pPr>
      <w:r>
        <w:t>12. Общая модель деструктивной мотивации персонала.</w:t>
      </w:r>
    </w:p>
    <w:p w:rsidR="005D7799" w:rsidRPr="00127C73" w:rsidRDefault="005D7799" w:rsidP="00127C73">
      <w:pPr>
        <w:pStyle w:val="ListParagraph"/>
        <w:ind w:left="0"/>
        <w:jc w:val="both"/>
      </w:pPr>
      <w:r w:rsidRPr="00127C73">
        <w:t>1</w:t>
      </w:r>
      <w:r>
        <w:t>3</w:t>
      </w:r>
      <w:r w:rsidRPr="00127C73">
        <w:t xml:space="preserve">. Системы мотивации и их классификация; </w:t>
      </w:r>
    </w:p>
    <w:p w:rsidR="005D7799" w:rsidRPr="00127C73" w:rsidRDefault="005D7799" w:rsidP="00127C73">
      <w:pPr>
        <w:pStyle w:val="ListParagraph"/>
        <w:ind w:left="0"/>
        <w:jc w:val="both"/>
      </w:pPr>
      <w:r>
        <w:t>14</w:t>
      </w:r>
      <w:r w:rsidRPr="00127C73">
        <w:t xml:space="preserve">. Специфика разработки и внедрения систем мотивации; </w:t>
      </w:r>
    </w:p>
    <w:p w:rsidR="005D7799" w:rsidRPr="00127C73" w:rsidRDefault="005D7799" w:rsidP="00127C73">
      <w:pPr>
        <w:pStyle w:val="ListParagraph"/>
        <w:ind w:left="0"/>
        <w:jc w:val="both"/>
      </w:pPr>
      <w:r>
        <w:t>15</w:t>
      </w:r>
      <w:r w:rsidRPr="00127C73">
        <w:t>. Оплата труда.</w:t>
      </w:r>
    </w:p>
    <w:p w:rsidR="005D7799" w:rsidRPr="00127C73" w:rsidRDefault="005D7799" w:rsidP="00127C73">
      <w:pPr>
        <w:pStyle w:val="ListParagraph"/>
        <w:ind w:left="0"/>
        <w:jc w:val="both"/>
      </w:pPr>
      <w:r>
        <w:t>16</w:t>
      </w:r>
      <w:r w:rsidRPr="00127C73">
        <w:t>. Трудности разработки систем мотивации и оплаты труда.</w:t>
      </w:r>
    </w:p>
    <w:p w:rsidR="005D7799" w:rsidRPr="00127C73" w:rsidRDefault="005D7799" w:rsidP="00127C73">
      <w:pPr>
        <w:pStyle w:val="ListParagraph"/>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5D7799" w:rsidRPr="00127C73" w:rsidRDefault="005D7799" w:rsidP="00127C73">
      <w:pPr>
        <w:pStyle w:val="ListParagraph"/>
        <w:ind w:left="0"/>
        <w:jc w:val="both"/>
      </w:pPr>
      <w:r>
        <w:t>18</w:t>
      </w:r>
      <w:r w:rsidRPr="00127C73">
        <w:t>. Понятие «власть» и ее разновидности.</w:t>
      </w:r>
    </w:p>
    <w:p w:rsidR="005D7799" w:rsidRPr="00127C73" w:rsidRDefault="005D7799" w:rsidP="00127C73">
      <w:pPr>
        <w:pStyle w:val="ListParagraph"/>
        <w:ind w:left="0"/>
        <w:jc w:val="both"/>
      </w:pPr>
      <w:r>
        <w:t>19</w:t>
      </w:r>
      <w:r w:rsidRPr="00127C73">
        <w:t>. Саморегулирование и самомотивация личности.</w:t>
      </w:r>
    </w:p>
    <w:p w:rsidR="005D7799" w:rsidRPr="00127C73" w:rsidRDefault="005D7799" w:rsidP="00127C73">
      <w:pPr>
        <w:pStyle w:val="ListParagraph"/>
        <w:ind w:left="0"/>
        <w:jc w:val="both"/>
      </w:pPr>
      <w:r>
        <w:t>20</w:t>
      </w:r>
      <w:r w:rsidRPr="00127C73">
        <w:t>. Ценностная ориентация в трудовой деятельности</w:t>
      </w:r>
    </w:p>
    <w:p w:rsidR="005D7799" w:rsidRPr="005C3446" w:rsidRDefault="005D7799" w:rsidP="005C3446">
      <w:pPr>
        <w:pStyle w:val="ListParagraph"/>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5D7799" w:rsidRPr="005C3446" w:rsidRDefault="005D7799" w:rsidP="005C3446">
      <w:pPr>
        <w:pStyle w:val="ListParagraph"/>
        <w:ind w:left="0"/>
        <w:jc w:val="both"/>
      </w:pPr>
      <w:r>
        <w:t>2</w:t>
      </w:r>
      <w:r w:rsidRPr="005C3446">
        <w:t xml:space="preserve">2. Исследования отношения к труду в работах отечественных ученых. </w:t>
      </w:r>
    </w:p>
    <w:p w:rsidR="005D7799" w:rsidRPr="005C3446" w:rsidRDefault="005D7799" w:rsidP="005C3446">
      <w:pPr>
        <w:pStyle w:val="ListParagraph"/>
        <w:ind w:left="0"/>
        <w:jc w:val="both"/>
      </w:pPr>
      <w:r>
        <w:t>2</w:t>
      </w:r>
      <w:r w:rsidRPr="005C3446">
        <w:t>3. Проблема развития элитарных ориентаций в труде.</w:t>
      </w:r>
    </w:p>
    <w:p w:rsidR="005D7799" w:rsidRDefault="005D7799" w:rsidP="005C3446">
      <w:pPr>
        <w:pStyle w:val="ListParagraph"/>
        <w:ind w:left="0"/>
        <w:jc w:val="both"/>
      </w:pPr>
      <w:r>
        <w:t>2</w:t>
      </w:r>
      <w:r w:rsidRPr="005C3446">
        <w:t>4. Социально-психологическая характеристика личности.</w:t>
      </w:r>
    </w:p>
    <w:p w:rsidR="005D7799" w:rsidRDefault="005D7799" w:rsidP="00A941DC">
      <w:pPr>
        <w:pStyle w:val="ListParagraph"/>
        <w:ind w:left="0"/>
        <w:jc w:val="both"/>
      </w:pPr>
      <w:r>
        <w:t xml:space="preserve">25. Мотивация и стимулирование персонала как подсистема системы управления персоналом организации. </w:t>
      </w:r>
    </w:p>
    <w:p w:rsidR="005D7799" w:rsidRDefault="005D7799" w:rsidP="00A941DC">
      <w:pPr>
        <w:pStyle w:val="ListParagraph"/>
        <w:ind w:left="0"/>
        <w:jc w:val="both"/>
      </w:pPr>
      <w:r>
        <w:t xml:space="preserve">26. Особенности систем мотивации и стимулирования российских организаций. </w:t>
      </w:r>
    </w:p>
    <w:p w:rsidR="005D7799" w:rsidRDefault="005D7799" w:rsidP="00A941DC">
      <w:pPr>
        <w:pStyle w:val="ListParagraph"/>
        <w:ind w:left="0"/>
        <w:jc w:val="both"/>
      </w:pPr>
      <w:r>
        <w:t xml:space="preserve">27. Стадии жизненного цикла организации и задачи кадровой политики. </w:t>
      </w:r>
    </w:p>
    <w:p w:rsidR="005D7799" w:rsidRPr="005C3446" w:rsidRDefault="005D7799" w:rsidP="00A941DC">
      <w:pPr>
        <w:pStyle w:val="ListParagraph"/>
        <w:ind w:left="0"/>
        <w:jc w:val="both"/>
      </w:pPr>
      <w:r>
        <w:t>28. Влияние стадии жизненного цикла организации на систему стимулирования и мотивации.</w:t>
      </w:r>
    </w:p>
    <w:p w:rsidR="005D7799" w:rsidRPr="00A941DC" w:rsidRDefault="005D7799" w:rsidP="00A941DC">
      <w:pPr>
        <w:pStyle w:val="ListParagraph"/>
        <w:ind w:left="0"/>
        <w:jc w:val="both"/>
      </w:pPr>
      <w:r>
        <w:t>29</w:t>
      </w:r>
      <w:r w:rsidRPr="00A941DC">
        <w:t xml:space="preserve">. Понятие мотивации и ее роль в управлении. </w:t>
      </w:r>
    </w:p>
    <w:p w:rsidR="005D7799" w:rsidRPr="00A941DC" w:rsidRDefault="005D7799" w:rsidP="00A941DC">
      <w:pPr>
        <w:pStyle w:val="ListParagraph"/>
        <w:ind w:left="0"/>
        <w:jc w:val="both"/>
      </w:pPr>
      <w:r>
        <w:t>30</w:t>
      </w:r>
      <w:r w:rsidRPr="00A941DC">
        <w:t>. Трудовая мотивация.</w:t>
      </w:r>
    </w:p>
    <w:p w:rsidR="005D7799" w:rsidRPr="00A941DC" w:rsidRDefault="005D7799" w:rsidP="00A941DC">
      <w:pPr>
        <w:pStyle w:val="ListParagraph"/>
        <w:ind w:left="0"/>
        <w:jc w:val="both"/>
      </w:pPr>
      <w:r w:rsidRPr="00A941DC">
        <w:t>3</w:t>
      </w:r>
      <w:r>
        <w:t>1</w:t>
      </w:r>
      <w:r w:rsidRPr="00A941DC">
        <w:t xml:space="preserve">. Профессиональное общение руководителя. </w:t>
      </w:r>
    </w:p>
    <w:p w:rsidR="005D7799" w:rsidRPr="00A941DC" w:rsidRDefault="005D7799" w:rsidP="00A941DC">
      <w:pPr>
        <w:pStyle w:val="ListParagraph"/>
        <w:ind w:left="0"/>
        <w:jc w:val="both"/>
      </w:pPr>
      <w:r>
        <w:t>32</w:t>
      </w:r>
      <w:r w:rsidRPr="00A941DC">
        <w:t>. Положительная и отрицательная мотивация.</w:t>
      </w:r>
    </w:p>
    <w:p w:rsidR="005D7799" w:rsidRDefault="005D7799" w:rsidP="00DF10C8">
      <w:pPr>
        <w:pStyle w:val="ListParagraph"/>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5D7799" w:rsidRDefault="005D7799" w:rsidP="00DF10C8">
      <w:pPr>
        <w:pStyle w:val="ListParagraph"/>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D7799" w:rsidRDefault="005D7799" w:rsidP="00DF10C8">
      <w:pPr>
        <w:pStyle w:val="ListParagraph"/>
        <w:ind w:left="0"/>
        <w:jc w:val="both"/>
      </w:pPr>
      <w:r>
        <w:t xml:space="preserve">35. </w:t>
      </w:r>
      <w:r w:rsidRPr="00DF10C8">
        <w:t xml:space="preserve">Анализ потребностей персонала в нематериальном стимулировании. </w:t>
      </w:r>
    </w:p>
    <w:p w:rsidR="005D7799" w:rsidRDefault="005D7799" w:rsidP="00DF10C8">
      <w:pPr>
        <w:pStyle w:val="ListParagraph"/>
        <w:ind w:left="0"/>
        <w:jc w:val="both"/>
      </w:pPr>
      <w:r>
        <w:t xml:space="preserve">36. </w:t>
      </w:r>
      <w:r w:rsidRPr="00DF10C8">
        <w:t>Формирование системы нематериального стимулирования работников предприятия.</w:t>
      </w:r>
    </w:p>
    <w:p w:rsidR="005D7799" w:rsidRDefault="005D7799" w:rsidP="00DF10C8">
      <w:pPr>
        <w:pStyle w:val="ListParagraph"/>
        <w:ind w:left="0"/>
        <w:jc w:val="both"/>
      </w:pPr>
      <w:r>
        <w:t xml:space="preserve">37. </w:t>
      </w:r>
      <w:r w:rsidRPr="00DF10C8">
        <w:t xml:space="preserve">Деструктивная мотивация как объект управления. </w:t>
      </w:r>
    </w:p>
    <w:p w:rsidR="005D7799" w:rsidRDefault="005D7799" w:rsidP="00DF10C8">
      <w:pPr>
        <w:pStyle w:val="ListParagraph"/>
        <w:ind w:left="0"/>
        <w:jc w:val="both"/>
      </w:pPr>
      <w:r>
        <w:t xml:space="preserve">38. </w:t>
      </w:r>
      <w:r w:rsidRPr="00DF10C8">
        <w:t xml:space="preserve">Деструктивная мотивация персонала: причины и пути ограничения. </w:t>
      </w:r>
    </w:p>
    <w:p w:rsidR="005D7799" w:rsidRDefault="005D7799" w:rsidP="00DF10C8">
      <w:pPr>
        <w:pStyle w:val="ListParagraph"/>
        <w:ind w:left="0"/>
        <w:jc w:val="both"/>
      </w:pPr>
      <w:r>
        <w:t xml:space="preserve">39. </w:t>
      </w:r>
      <w:r w:rsidRPr="00DF10C8">
        <w:t>Деструктивное организационное поведение как результат деструктивной мотивации персонала.</w:t>
      </w:r>
    </w:p>
    <w:p w:rsidR="005D7799" w:rsidRDefault="005D7799" w:rsidP="00DF10C8">
      <w:pPr>
        <w:pStyle w:val="ListParagraph"/>
        <w:ind w:left="0"/>
        <w:jc w:val="both"/>
      </w:pPr>
      <w:r>
        <w:t xml:space="preserve">40. </w:t>
      </w:r>
      <w:r w:rsidRPr="00DF10C8">
        <w:t>Иерархия причин деструктивной мотивации персонала в российских коммерческих организациях.</w:t>
      </w:r>
    </w:p>
    <w:p w:rsidR="005D7799" w:rsidRDefault="005D7799" w:rsidP="00DF10C8">
      <w:pPr>
        <w:pStyle w:val="ListParagraph"/>
        <w:ind w:left="0"/>
        <w:jc w:val="both"/>
      </w:pPr>
      <w:r>
        <w:t xml:space="preserve">41. </w:t>
      </w:r>
      <w:r w:rsidRPr="00DF10C8">
        <w:t xml:space="preserve">Материальные и духовные потребности в мотивационном процессе. </w:t>
      </w:r>
    </w:p>
    <w:p w:rsidR="005D7799" w:rsidRDefault="005D7799" w:rsidP="00DF10C8">
      <w:pPr>
        <w:pStyle w:val="ListParagraph"/>
        <w:ind w:left="0"/>
        <w:jc w:val="both"/>
      </w:pPr>
      <w:r>
        <w:t xml:space="preserve">42. </w:t>
      </w:r>
      <w:r w:rsidRPr="00DF10C8">
        <w:t xml:space="preserve">Элементы трудовой мотивации и факторы, влияющие на неё. </w:t>
      </w:r>
    </w:p>
    <w:p w:rsidR="005D7799" w:rsidRDefault="005D7799" w:rsidP="00DF10C8">
      <w:pPr>
        <w:pStyle w:val="ListParagraph"/>
        <w:ind w:left="0"/>
        <w:jc w:val="both"/>
      </w:pPr>
      <w:r>
        <w:t xml:space="preserve">43. </w:t>
      </w:r>
      <w:r w:rsidRPr="00DF10C8">
        <w:t xml:space="preserve">Механизмы трудовой мотивации. </w:t>
      </w:r>
    </w:p>
    <w:p w:rsidR="005D7799" w:rsidRDefault="005D7799" w:rsidP="00DF10C8">
      <w:pPr>
        <w:pStyle w:val="ListParagraph"/>
        <w:ind w:left="0"/>
        <w:jc w:val="both"/>
      </w:pPr>
      <w:r>
        <w:t xml:space="preserve">44. </w:t>
      </w:r>
      <w:r w:rsidRPr="00DF10C8">
        <w:t>Основные мотивы соучастия персонала в деятельности организации.</w:t>
      </w:r>
    </w:p>
    <w:p w:rsidR="005D7799" w:rsidRDefault="005D7799" w:rsidP="00DF10C8">
      <w:pPr>
        <w:pStyle w:val="ListParagraph"/>
        <w:ind w:left="0"/>
        <w:jc w:val="both"/>
      </w:pPr>
      <w:r>
        <w:t xml:space="preserve">45. </w:t>
      </w:r>
      <w:r w:rsidRPr="00DF10C8">
        <w:t xml:space="preserve">Власть и организационная иерархия в управлении персоналом. </w:t>
      </w:r>
    </w:p>
    <w:p w:rsidR="005D7799" w:rsidRDefault="005D7799" w:rsidP="00DF10C8">
      <w:pPr>
        <w:pStyle w:val="ListParagraph"/>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5D7799" w:rsidRDefault="005D7799" w:rsidP="00DF10C8">
      <w:pPr>
        <w:jc w:val="both"/>
      </w:pPr>
      <w:r>
        <w:t xml:space="preserve">47. Психологические закономерности управленческой деятельности. </w:t>
      </w:r>
    </w:p>
    <w:p w:rsidR="005D7799" w:rsidRDefault="005D7799" w:rsidP="00DF10C8">
      <w:pPr>
        <w:jc w:val="both"/>
      </w:pPr>
      <w:r>
        <w:t xml:space="preserve">48. Проблемы становления психологических школ изучения личности.  </w:t>
      </w:r>
    </w:p>
    <w:p w:rsidR="005D7799" w:rsidRDefault="005D7799" w:rsidP="00DF10C8">
      <w:pPr>
        <w:pStyle w:val="ListParagraph"/>
        <w:ind w:left="0"/>
        <w:jc w:val="both"/>
      </w:pPr>
      <w:r>
        <w:t xml:space="preserve">49. Типы поведения людей в конфликтной ситуации. </w:t>
      </w:r>
    </w:p>
    <w:p w:rsidR="005D7799" w:rsidRDefault="005D7799" w:rsidP="00DF10C8">
      <w:pPr>
        <w:pStyle w:val="ListParagraph"/>
        <w:ind w:left="0"/>
        <w:jc w:val="both"/>
      </w:pPr>
      <w:r>
        <w:t>50. Формирование и управление психологическим мотивационным ядром персонала организации.</w:t>
      </w:r>
    </w:p>
    <w:p w:rsidR="005D7799" w:rsidRDefault="005D7799" w:rsidP="00DF10C8">
      <w:pPr>
        <w:pStyle w:val="ListParagraph"/>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5D7799" w:rsidRDefault="005D7799" w:rsidP="00DF10C8">
      <w:pPr>
        <w:pStyle w:val="ListParagraph"/>
        <w:ind w:left="0"/>
        <w:jc w:val="both"/>
      </w:pPr>
      <w:r>
        <w:t xml:space="preserve">52. </w:t>
      </w:r>
      <w:r w:rsidRPr="00F478C5">
        <w:t xml:space="preserve">Схема общения руководителей с подчиненными Лорн С. Планкетт и Гай А. Хейла. </w:t>
      </w:r>
    </w:p>
    <w:p w:rsidR="005D7799" w:rsidRDefault="005D7799" w:rsidP="00DF10C8">
      <w:pPr>
        <w:pStyle w:val="ListParagraph"/>
        <w:ind w:left="0"/>
        <w:jc w:val="both"/>
      </w:pPr>
      <w:r>
        <w:t xml:space="preserve">53. </w:t>
      </w:r>
      <w:r w:rsidRPr="00F478C5">
        <w:t>Искажения восприятия.</w:t>
      </w:r>
    </w:p>
    <w:p w:rsidR="005D7799" w:rsidRDefault="005D7799" w:rsidP="00DF10C8">
      <w:pPr>
        <w:pStyle w:val="ListParagraph"/>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5D7799" w:rsidRDefault="005D7799" w:rsidP="00DF10C8">
      <w:pPr>
        <w:pStyle w:val="ListParagraph"/>
        <w:ind w:left="0"/>
        <w:jc w:val="both"/>
      </w:pPr>
      <w:r>
        <w:t xml:space="preserve">55. </w:t>
      </w:r>
      <w:r w:rsidRPr="00F478C5">
        <w:t xml:space="preserve">Значение дисциплины в профессиональной подготовке менеджера. </w:t>
      </w:r>
    </w:p>
    <w:p w:rsidR="005D7799" w:rsidRDefault="005D7799" w:rsidP="00DF10C8">
      <w:pPr>
        <w:pStyle w:val="ListParagraph"/>
        <w:ind w:left="0"/>
        <w:jc w:val="both"/>
      </w:pPr>
      <w:r>
        <w:t xml:space="preserve">56. </w:t>
      </w:r>
      <w:r w:rsidRPr="00F478C5">
        <w:t xml:space="preserve">Эволюция концепций мотивации. </w:t>
      </w:r>
    </w:p>
    <w:p w:rsidR="005D7799" w:rsidRPr="00DF10C8" w:rsidRDefault="005D7799" w:rsidP="00DF10C8">
      <w:pPr>
        <w:pStyle w:val="ListParagraph"/>
        <w:ind w:left="0"/>
        <w:jc w:val="both"/>
      </w:pPr>
      <w:r>
        <w:t xml:space="preserve">57. </w:t>
      </w:r>
      <w:r w:rsidRPr="00F478C5">
        <w:t>Школы теории мотивации и стимулирования в жизнедеятельности человека.</w:t>
      </w:r>
    </w:p>
    <w:p w:rsidR="005D7799" w:rsidRPr="00DF10C8" w:rsidRDefault="005D7799" w:rsidP="00EA4D93">
      <w:pPr>
        <w:pStyle w:val="ListParagraph"/>
        <w:ind w:left="0" w:firstLine="709"/>
        <w:jc w:val="both"/>
      </w:pPr>
    </w:p>
    <w:p w:rsidR="005D7799" w:rsidRDefault="005D7799" w:rsidP="00EA4D93">
      <w:pPr>
        <w:pStyle w:val="ListParagraph"/>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D7799" w:rsidRDefault="005D7799" w:rsidP="00EA4D93">
      <w:pPr>
        <w:pStyle w:val="ListParagraph"/>
        <w:ind w:left="0" w:firstLine="709"/>
        <w:jc w:val="both"/>
        <w:rPr>
          <w:u w:val="single"/>
        </w:rPr>
      </w:pPr>
    </w:p>
    <w:p w:rsidR="005D7799" w:rsidRPr="00044158" w:rsidRDefault="005D7799" w:rsidP="00044158">
      <w:pPr>
        <w:pStyle w:val="ListParagraph"/>
        <w:ind w:left="0" w:firstLine="709"/>
        <w:jc w:val="center"/>
        <w:rPr>
          <w:b/>
          <w:i/>
        </w:rPr>
      </w:pPr>
      <w:r w:rsidRPr="00044158">
        <w:rPr>
          <w:b/>
          <w:i/>
        </w:rPr>
        <w:t>Решение ситуационных задач</w:t>
      </w:r>
    </w:p>
    <w:p w:rsidR="005D7799" w:rsidRPr="008C5F06" w:rsidRDefault="005D7799" w:rsidP="00044158">
      <w:pPr>
        <w:pStyle w:val="ListParagraph"/>
        <w:ind w:left="0" w:firstLine="709"/>
        <w:jc w:val="center"/>
        <w:rPr>
          <w:i/>
        </w:rPr>
      </w:pPr>
    </w:p>
    <w:p w:rsidR="005D7799" w:rsidRPr="008C5F06" w:rsidRDefault="005D7799" w:rsidP="008C5F06">
      <w:pPr>
        <w:pStyle w:val="ListParagraph"/>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D7799" w:rsidRPr="008C5F06" w:rsidRDefault="005D7799" w:rsidP="008C5F06">
      <w:pPr>
        <w:pStyle w:val="ListParagraph"/>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D7799" w:rsidRPr="008C5F06" w:rsidRDefault="005D7799" w:rsidP="008C5F06">
      <w:pPr>
        <w:pStyle w:val="ListParagraph"/>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D7799" w:rsidRPr="008C5F06" w:rsidRDefault="005D7799" w:rsidP="008C5F06">
      <w:pPr>
        <w:pStyle w:val="ListParagraph"/>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D7799" w:rsidRPr="008C5F06" w:rsidRDefault="005D7799" w:rsidP="008C5F06">
      <w:pPr>
        <w:pStyle w:val="ListParagraph"/>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5D7799" w:rsidRPr="008C5F06" w:rsidRDefault="005D7799" w:rsidP="008C5F06">
      <w:pPr>
        <w:pStyle w:val="ListParagraph"/>
        <w:ind w:left="0" w:firstLine="709"/>
        <w:jc w:val="both"/>
      </w:pPr>
    </w:p>
    <w:p w:rsidR="005D7799" w:rsidRPr="008C5F06" w:rsidRDefault="005D7799" w:rsidP="008C5F06">
      <w:pPr>
        <w:pStyle w:val="ListParagraph"/>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D7799" w:rsidRPr="008C5F06" w:rsidRDefault="005D7799" w:rsidP="008C5F06">
      <w:pPr>
        <w:pStyle w:val="ListParagraph"/>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D7799" w:rsidRPr="008C5F06" w:rsidRDefault="005D7799" w:rsidP="008C5F06">
      <w:pPr>
        <w:pStyle w:val="ListParagraph"/>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D7799" w:rsidRPr="008C5F06" w:rsidRDefault="005D7799" w:rsidP="008C5F06">
      <w:pPr>
        <w:pStyle w:val="ListParagraph"/>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5D7799" w:rsidRPr="008C5F06" w:rsidRDefault="005D7799" w:rsidP="008C5F06">
      <w:pPr>
        <w:pStyle w:val="ListParagraph"/>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D7799" w:rsidRPr="008C5F06" w:rsidRDefault="005D7799" w:rsidP="008C5F06">
      <w:pPr>
        <w:pStyle w:val="ListParagraph"/>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5D7799" w:rsidRPr="008C5F06" w:rsidRDefault="005D7799" w:rsidP="008C5F06">
      <w:pPr>
        <w:pStyle w:val="ListParagraph"/>
        <w:ind w:left="0" w:firstLine="709"/>
        <w:jc w:val="both"/>
      </w:pPr>
    </w:p>
    <w:p w:rsidR="005D7799" w:rsidRPr="008C5F06" w:rsidRDefault="005D7799" w:rsidP="008C5F06">
      <w:pPr>
        <w:pStyle w:val="ListParagraph"/>
        <w:ind w:left="0" w:firstLine="709"/>
        <w:jc w:val="both"/>
      </w:pPr>
      <w:r w:rsidRPr="008C5F06">
        <w:rPr>
          <w:b/>
        </w:rPr>
        <w:t>Задание 3.</w:t>
      </w:r>
      <w:r w:rsidRPr="008C5F06">
        <w:t xml:space="preserve"> Ситуации для анализа</w:t>
      </w:r>
    </w:p>
    <w:p w:rsidR="005D7799" w:rsidRPr="008C5F06" w:rsidRDefault="005D7799" w:rsidP="008C5F06">
      <w:pPr>
        <w:pStyle w:val="ListParagraph"/>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D7799" w:rsidRPr="008C5F06" w:rsidRDefault="005D7799" w:rsidP="008C5F06">
      <w:pPr>
        <w:pStyle w:val="ListParagraph"/>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D7799" w:rsidRPr="008C5F06" w:rsidRDefault="005D7799" w:rsidP="008C5F06">
      <w:pPr>
        <w:pStyle w:val="ListParagraph"/>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D7799" w:rsidRPr="008C5F06" w:rsidRDefault="005D7799" w:rsidP="008C5F06">
      <w:pPr>
        <w:pStyle w:val="ListParagraph"/>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D7799" w:rsidRPr="008C5F06" w:rsidRDefault="005D7799" w:rsidP="008C5F06">
      <w:pPr>
        <w:pStyle w:val="ListParagraph"/>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D7799" w:rsidRPr="008C5F06" w:rsidRDefault="005D7799" w:rsidP="008C5F06">
      <w:pPr>
        <w:pStyle w:val="ListParagraph"/>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D7799" w:rsidRDefault="005D7799" w:rsidP="00A44061">
      <w:pPr>
        <w:pStyle w:val="ListParagraph"/>
        <w:spacing w:line="120" w:lineRule="auto"/>
        <w:ind w:left="0" w:firstLine="709"/>
        <w:jc w:val="both"/>
        <w:rPr>
          <w:b/>
        </w:rPr>
      </w:pPr>
    </w:p>
    <w:p w:rsidR="005D7799" w:rsidRPr="008C5F06" w:rsidRDefault="005D7799" w:rsidP="008C5F06">
      <w:pPr>
        <w:pStyle w:val="ListParagraph"/>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D7799" w:rsidRPr="008C5F06" w:rsidRDefault="005D7799" w:rsidP="008C5F06">
      <w:pPr>
        <w:pStyle w:val="ListParagraph"/>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D7799" w:rsidRPr="008C5F06" w:rsidRDefault="005D7799" w:rsidP="008C5F06">
      <w:pPr>
        <w:pStyle w:val="ListParagraph"/>
        <w:ind w:left="0" w:firstLine="709"/>
        <w:jc w:val="both"/>
      </w:pPr>
      <w:r w:rsidRPr="008C5F06">
        <w:t>Укажите, что Вы скажете своему коллеге.</w:t>
      </w:r>
    </w:p>
    <w:p w:rsidR="005D7799" w:rsidRPr="008C5F06" w:rsidRDefault="005D7799" w:rsidP="008C5F06">
      <w:pPr>
        <w:pStyle w:val="ListParagraph"/>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D7799" w:rsidRPr="008C5F06" w:rsidRDefault="005D7799" w:rsidP="008C5F06">
      <w:pPr>
        <w:pStyle w:val="ListParagraph"/>
        <w:ind w:left="0" w:firstLine="709"/>
        <w:jc w:val="both"/>
      </w:pPr>
      <w:r w:rsidRPr="008C5F06">
        <w:t>Укажите, что Вы скажете своему начальнику.</w:t>
      </w:r>
    </w:p>
    <w:p w:rsidR="005D7799" w:rsidRPr="008C5F06" w:rsidRDefault="005D7799" w:rsidP="008C5F06">
      <w:pPr>
        <w:pStyle w:val="ListParagraph"/>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5D7799" w:rsidRPr="008C5F06" w:rsidRDefault="005D7799" w:rsidP="008C5F06">
      <w:pPr>
        <w:pStyle w:val="ListParagraph"/>
        <w:ind w:left="0" w:firstLine="709"/>
        <w:jc w:val="both"/>
      </w:pPr>
      <w:r w:rsidRPr="008C5F06">
        <w:t>Укажите, что Вы ответите.</w:t>
      </w:r>
    </w:p>
    <w:p w:rsidR="005D7799" w:rsidRPr="008C5F06" w:rsidRDefault="005D7799" w:rsidP="008C5F06">
      <w:pPr>
        <w:pStyle w:val="ListParagraph"/>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D7799" w:rsidRPr="008C5F06" w:rsidRDefault="005D7799" w:rsidP="008C5F06">
      <w:pPr>
        <w:pStyle w:val="ListParagraph"/>
        <w:ind w:left="0" w:firstLine="709"/>
        <w:jc w:val="both"/>
      </w:pPr>
      <w:r w:rsidRPr="008C5F06">
        <w:t>Укажите, какие способы уменьшения ролевого напряжения замужней работающей женщины Вы можете предложить.</w:t>
      </w:r>
    </w:p>
    <w:p w:rsidR="005D7799" w:rsidRDefault="005D7799" w:rsidP="00A44061">
      <w:pPr>
        <w:pStyle w:val="ListParagraph"/>
        <w:spacing w:line="120" w:lineRule="auto"/>
        <w:ind w:left="0" w:firstLine="709"/>
        <w:jc w:val="both"/>
        <w:rPr>
          <w:b/>
        </w:rPr>
      </w:pPr>
    </w:p>
    <w:p w:rsidR="005D7799" w:rsidRPr="003D364A" w:rsidRDefault="005D7799" w:rsidP="003D364A">
      <w:pPr>
        <w:pStyle w:val="ListParagraph"/>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D7799" w:rsidRPr="003D364A" w:rsidRDefault="005D7799" w:rsidP="00A44061">
      <w:pPr>
        <w:pStyle w:val="ListParagraph"/>
        <w:spacing w:line="120" w:lineRule="auto"/>
        <w:ind w:left="0" w:firstLine="709"/>
        <w:jc w:val="both"/>
      </w:pPr>
    </w:p>
    <w:p w:rsidR="005D7799" w:rsidRPr="003D364A" w:rsidRDefault="005D7799" w:rsidP="003D364A">
      <w:pPr>
        <w:pStyle w:val="ListParagraph"/>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D7799" w:rsidRPr="003D364A" w:rsidRDefault="005D7799" w:rsidP="003D364A">
      <w:pPr>
        <w:pStyle w:val="ListParagraph"/>
        <w:ind w:left="0" w:firstLine="709"/>
        <w:jc w:val="both"/>
      </w:pPr>
      <w:r w:rsidRPr="003D364A">
        <w:t>Каким образом Вы будете действовать в данной ситуации?</w:t>
      </w:r>
    </w:p>
    <w:p w:rsidR="005D7799" w:rsidRDefault="005D7799" w:rsidP="002F590D">
      <w:pPr>
        <w:pStyle w:val="ListParagraph"/>
        <w:spacing w:line="120" w:lineRule="auto"/>
        <w:ind w:left="0"/>
        <w:jc w:val="both"/>
        <w:rPr>
          <w:b/>
        </w:rPr>
      </w:pPr>
    </w:p>
    <w:p w:rsidR="005D7799" w:rsidRDefault="005D7799" w:rsidP="00044158">
      <w:pPr>
        <w:pStyle w:val="ListParagraph"/>
        <w:ind w:left="0"/>
        <w:jc w:val="center"/>
        <w:rPr>
          <w:b/>
          <w:i/>
        </w:rPr>
      </w:pPr>
      <w:r w:rsidRPr="00044158">
        <w:rPr>
          <w:b/>
          <w:i/>
        </w:rPr>
        <w:t>Проблемно-аналитические задания</w:t>
      </w:r>
    </w:p>
    <w:p w:rsidR="005D7799" w:rsidRPr="00785B15" w:rsidRDefault="005D7799" w:rsidP="00785B15">
      <w:pPr>
        <w:pStyle w:val="ListParagraph"/>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5D7799" w:rsidRDefault="005D7799" w:rsidP="00785B15">
      <w:pPr>
        <w:pStyle w:val="ListParagraph"/>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D7799" w:rsidRDefault="005D7799" w:rsidP="00785B15">
      <w:pPr>
        <w:pStyle w:val="ListParagraph"/>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D7799" w:rsidRPr="00785B15" w:rsidRDefault="005D7799" w:rsidP="00785B15">
      <w:pPr>
        <w:pStyle w:val="ListParagraph"/>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D7799" w:rsidRDefault="005D7799" w:rsidP="00785B15">
      <w:pPr>
        <w:shd w:val="clear" w:color="auto" w:fill="FFFFFF"/>
        <w:jc w:val="right"/>
        <w:rPr>
          <w:bCs/>
          <w:color w:val="000000"/>
        </w:rPr>
      </w:pPr>
      <w:r w:rsidRPr="00785B15">
        <w:rPr>
          <w:bCs/>
          <w:color w:val="000000"/>
        </w:rPr>
        <w:t>Таблица 1</w:t>
      </w:r>
    </w:p>
    <w:p w:rsidR="005D7799" w:rsidRDefault="005D7799"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967"/>
        <w:gridCol w:w="708"/>
        <w:gridCol w:w="1987"/>
        <w:gridCol w:w="1277"/>
        <w:gridCol w:w="1277"/>
      </w:tblGrid>
      <w:tr w:rsidR="005D7799" w:rsidTr="00873E91">
        <w:tc>
          <w:tcPr>
            <w:tcW w:w="4967" w:type="dxa"/>
            <w:vMerge w:val="restart"/>
          </w:tcPr>
          <w:p w:rsidR="005D7799" w:rsidRPr="00451A3C" w:rsidRDefault="005D7799" w:rsidP="00365A7C">
            <w:r w:rsidRPr="00451A3C">
              <w:t>Оцените, насколько вы удовлетворены:</w:t>
            </w:r>
          </w:p>
        </w:tc>
        <w:tc>
          <w:tcPr>
            <w:tcW w:w="708" w:type="dxa"/>
            <w:vMerge w:val="restart"/>
          </w:tcPr>
          <w:p w:rsidR="005D7799" w:rsidRPr="00451A3C" w:rsidRDefault="005D7799" w:rsidP="00365A7C">
            <w:r w:rsidRPr="00451A3C">
              <w:t>Баллы</w:t>
            </w:r>
          </w:p>
        </w:tc>
        <w:tc>
          <w:tcPr>
            <w:tcW w:w="1987" w:type="dxa"/>
            <w:vMerge w:val="restart"/>
          </w:tcPr>
          <w:p w:rsidR="005D7799" w:rsidRPr="00451A3C" w:rsidRDefault="005D7799" w:rsidP="00873E91">
            <w:pPr>
              <w:jc w:val="center"/>
            </w:pPr>
            <w:r w:rsidRPr="00451A3C">
              <w:t>Отметьте самые значимые для вас аспекты (не более шести)</w:t>
            </w:r>
          </w:p>
        </w:tc>
        <w:tc>
          <w:tcPr>
            <w:tcW w:w="2554" w:type="dxa"/>
            <w:gridSpan w:val="2"/>
          </w:tcPr>
          <w:p w:rsidR="005D7799" w:rsidRDefault="005D7799" w:rsidP="00365A7C">
            <w:r w:rsidRPr="00451A3C">
              <w:t>Аспекты, состояние которых за последний год</w:t>
            </w:r>
          </w:p>
        </w:tc>
      </w:tr>
      <w:tr w:rsidR="005D7799" w:rsidTr="00873E91">
        <w:tc>
          <w:tcPr>
            <w:tcW w:w="4967" w:type="dxa"/>
            <w:vMerge/>
          </w:tcPr>
          <w:p w:rsidR="005D7799" w:rsidRDefault="005D7799" w:rsidP="00873E91">
            <w:pPr>
              <w:jc w:val="center"/>
            </w:pPr>
          </w:p>
        </w:tc>
        <w:tc>
          <w:tcPr>
            <w:tcW w:w="708" w:type="dxa"/>
            <w:vMerge/>
          </w:tcPr>
          <w:p w:rsidR="005D7799" w:rsidRDefault="005D7799" w:rsidP="00873E91">
            <w:pPr>
              <w:jc w:val="center"/>
            </w:pPr>
          </w:p>
        </w:tc>
        <w:tc>
          <w:tcPr>
            <w:tcW w:w="1987" w:type="dxa"/>
            <w:vMerge/>
          </w:tcPr>
          <w:p w:rsidR="005D7799" w:rsidRDefault="005D7799" w:rsidP="00873E91">
            <w:pPr>
              <w:jc w:val="center"/>
            </w:pPr>
          </w:p>
        </w:tc>
        <w:tc>
          <w:tcPr>
            <w:tcW w:w="1277" w:type="dxa"/>
          </w:tcPr>
          <w:p w:rsidR="005D7799" w:rsidRPr="005B5173" w:rsidRDefault="005D7799" w:rsidP="00365A7C">
            <w:r w:rsidRPr="005B5173">
              <w:t>улучшилось</w:t>
            </w:r>
          </w:p>
        </w:tc>
        <w:tc>
          <w:tcPr>
            <w:tcW w:w="1277" w:type="dxa"/>
          </w:tcPr>
          <w:p w:rsidR="005D7799" w:rsidRDefault="005D7799" w:rsidP="00365A7C">
            <w:r w:rsidRPr="005B5173">
              <w:t>ухудшилось</w:t>
            </w:r>
          </w:p>
        </w:tc>
      </w:tr>
      <w:tr w:rsidR="005D7799" w:rsidTr="00873E91">
        <w:tc>
          <w:tcPr>
            <w:tcW w:w="4967" w:type="dxa"/>
          </w:tcPr>
          <w:p w:rsidR="005D7799" w:rsidRDefault="005D7799" w:rsidP="00873E91">
            <w:pPr>
              <w:jc w:val="both"/>
            </w:pPr>
            <w:r>
              <w:t>1) организацией труда</w:t>
            </w:r>
          </w:p>
          <w:p w:rsidR="005D7799" w:rsidRDefault="005D7799" w:rsidP="00873E91">
            <w:pPr>
              <w:jc w:val="both"/>
            </w:pPr>
            <w:r>
              <w:t>2) содержанием труда (работой, которую приходится выполнять)</w:t>
            </w:r>
          </w:p>
          <w:p w:rsidR="005D7799" w:rsidRDefault="005D7799" w:rsidP="00873E91">
            <w:pPr>
              <w:jc w:val="both"/>
            </w:pPr>
            <w:r>
              <w:t>3) условиями труда</w:t>
            </w:r>
          </w:p>
          <w:p w:rsidR="005D7799" w:rsidRDefault="005D7799" w:rsidP="00873E91">
            <w:pPr>
              <w:jc w:val="both"/>
            </w:pPr>
            <w:r>
              <w:t>4) заработной платой</w:t>
            </w:r>
          </w:p>
          <w:p w:rsidR="005D7799" w:rsidRDefault="005D7799" w:rsidP="00873E91">
            <w:pPr>
              <w:jc w:val="both"/>
            </w:pPr>
            <w:r>
              <w:t>5) распределением премий</w:t>
            </w:r>
          </w:p>
          <w:p w:rsidR="005D7799" w:rsidRDefault="005D7799" w:rsidP="00873E91">
            <w:pPr>
              <w:jc w:val="both"/>
            </w:pPr>
            <w:r>
              <w:t>6) отношениями в коллективе</w:t>
            </w:r>
          </w:p>
          <w:p w:rsidR="005D7799" w:rsidRDefault="005D7799" w:rsidP="00873E91">
            <w:pPr>
              <w:jc w:val="both"/>
            </w:pPr>
            <w:r>
              <w:t>7) отношениями с руководителем</w:t>
            </w:r>
          </w:p>
          <w:p w:rsidR="005D7799" w:rsidRDefault="005D7799" w:rsidP="00873E91">
            <w:pPr>
              <w:jc w:val="both"/>
            </w:pPr>
            <w:r>
              <w:t>8) стилем и методами работы руководителя</w:t>
            </w:r>
          </w:p>
          <w:p w:rsidR="005D7799" w:rsidRDefault="005D7799" w:rsidP="00873E91">
            <w:pPr>
              <w:jc w:val="both"/>
            </w:pPr>
            <w:r>
              <w:t>9) возможностью влиять на дела коллектива</w:t>
            </w:r>
          </w:p>
          <w:p w:rsidR="005D7799" w:rsidRDefault="005D7799" w:rsidP="00873E91">
            <w:pPr>
              <w:jc w:val="both"/>
            </w:pPr>
            <w:r>
              <w:t>10) отношением администрации к нуждам работников</w:t>
            </w:r>
          </w:p>
          <w:p w:rsidR="005D7799" w:rsidRDefault="005D7799" w:rsidP="00873E91">
            <w:pPr>
              <w:jc w:val="both"/>
            </w:pPr>
            <w:r>
              <w:t>11) перспективами роста</w:t>
            </w:r>
          </w:p>
          <w:p w:rsidR="005D7799" w:rsidRDefault="005D7799" w:rsidP="00873E91">
            <w:pPr>
              <w:jc w:val="both"/>
            </w:pPr>
            <w:r>
              <w:t>12) объективностью оценки Вашей работы руководителем</w:t>
            </w:r>
          </w:p>
        </w:tc>
        <w:tc>
          <w:tcPr>
            <w:tcW w:w="708" w:type="dxa"/>
          </w:tcPr>
          <w:p w:rsidR="005D7799" w:rsidRDefault="005D7799" w:rsidP="00873E91">
            <w:pPr>
              <w:jc w:val="center"/>
            </w:pPr>
          </w:p>
        </w:tc>
        <w:tc>
          <w:tcPr>
            <w:tcW w:w="1987" w:type="dxa"/>
          </w:tcPr>
          <w:p w:rsidR="005D7799" w:rsidRDefault="005D7799" w:rsidP="00873E91">
            <w:pPr>
              <w:jc w:val="center"/>
            </w:pPr>
          </w:p>
        </w:tc>
        <w:tc>
          <w:tcPr>
            <w:tcW w:w="1277" w:type="dxa"/>
          </w:tcPr>
          <w:p w:rsidR="005D7799" w:rsidRDefault="005D7799" w:rsidP="00873E91">
            <w:pPr>
              <w:jc w:val="center"/>
            </w:pPr>
          </w:p>
        </w:tc>
        <w:tc>
          <w:tcPr>
            <w:tcW w:w="1277" w:type="dxa"/>
          </w:tcPr>
          <w:p w:rsidR="005D7799" w:rsidRDefault="005D7799" w:rsidP="00873E91">
            <w:pPr>
              <w:jc w:val="center"/>
            </w:pPr>
          </w:p>
        </w:tc>
      </w:tr>
    </w:tbl>
    <w:p w:rsidR="005D7799" w:rsidRPr="00785B15" w:rsidRDefault="005D7799" w:rsidP="00785B15">
      <w:pPr>
        <w:shd w:val="clear" w:color="auto" w:fill="FFFFFF"/>
        <w:jc w:val="center"/>
      </w:pPr>
    </w:p>
    <w:p w:rsidR="005D7799" w:rsidRPr="0032179F" w:rsidRDefault="005D7799" w:rsidP="0087105E">
      <w:pPr>
        <w:shd w:val="clear" w:color="auto" w:fill="FFFFFF"/>
        <w:ind w:firstLine="709"/>
        <w:jc w:val="both"/>
        <w:rPr>
          <w:sz w:val="28"/>
          <w:szCs w:val="28"/>
        </w:rPr>
      </w:pPr>
      <w:r w:rsidRPr="0032179F">
        <w:rPr>
          <w:color w:val="000000"/>
          <w:sz w:val="28"/>
          <w:szCs w:val="28"/>
        </w:rPr>
        <w:t>5 баллов – вполне удовлетворен;</w:t>
      </w:r>
    </w:p>
    <w:p w:rsidR="005D7799" w:rsidRPr="0087105E" w:rsidRDefault="005D7799" w:rsidP="0087105E">
      <w:pPr>
        <w:shd w:val="clear" w:color="auto" w:fill="FFFFFF"/>
        <w:ind w:firstLine="709"/>
        <w:jc w:val="both"/>
      </w:pPr>
      <w:r w:rsidRPr="0087105E">
        <w:rPr>
          <w:color w:val="000000"/>
        </w:rPr>
        <w:t>4 балла – в целом удовлетворен;</w:t>
      </w:r>
    </w:p>
    <w:p w:rsidR="005D7799" w:rsidRPr="0087105E" w:rsidRDefault="005D7799" w:rsidP="0087105E">
      <w:pPr>
        <w:shd w:val="clear" w:color="auto" w:fill="FFFFFF"/>
        <w:ind w:firstLine="709"/>
        <w:jc w:val="both"/>
      </w:pPr>
      <w:r w:rsidRPr="0087105E">
        <w:rPr>
          <w:color w:val="000000"/>
        </w:rPr>
        <w:t>3 балла – в среднем удовлетворен;</w:t>
      </w:r>
    </w:p>
    <w:p w:rsidR="005D7799" w:rsidRPr="0087105E" w:rsidRDefault="005D7799" w:rsidP="0087105E">
      <w:pPr>
        <w:shd w:val="clear" w:color="auto" w:fill="FFFFFF"/>
        <w:ind w:firstLine="709"/>
        <w:jc w:val="both"/>
      </w:pPr>
      <w:r w:rsidRPr="0087105E">
        <w:rPr>
          <w:color w:val="000000"/>
        </w:rPr>
        <w:t>2 балла – пожалуй, не удовлетворен;</w:t>
      </w:r>
    </w:p>
    <w:p w:rsidR="005D7799" w:rsidRPr="0087105E" w:rsidRDefault="005D7799" w:rsidP="0087105E">
      <w:pPr>
        <w:shd w:val="clear" w:color="auto" w:fill="FFFFFF"/>
        <w:ind w:firstLine="709"/>
        <w:jc w:val="both"/>
      </w:pPr>
      <w:r w:rsidRPr="0087105E">
        <w:rPr>
          <w:color w:val="000000"/>
        </w:rPr>
        <w:t>1 балл – совсем не удовлетворен.</w:t>
      </w:r>
    </w:p>
    <w:p w:rsidR="005D7799" w:rsidRPr="0087105E" w:rsidRDefault="005D7799" w:rsidP="0087105E">
      <w:pPr>
        <w:pStyle w:val="BodyTextIndent"/>
        <w:ind w:firstLine="709"/>
      </w:pPr>
      <w:r w:rsidRPr="0087105E">
        <w:t>На основании полученных данных определите наиболее значимые для работников аспекты.</w:t>
      </w:r>
    </w:p>
    <w:p w:rsidR="005D7799" w:rsidRPr="0087105E" w:rsidRDefault="005D7799"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D7799" w:rsidRDefault="005D7799" w:rsidP="0087105E">
      <w:pPr>
        <w:pStyle w:val="BodyText2"/>
        <w:spacing w:after="0" w:line="240" w:lineRule="auto"/>
        <w:ind w:firstLine="709"/>
        <w:jc w:val="right"/>
      </w:pPr>
      <w:r w:rsidRPr="0087105E">
        <w:t xml:space="preserve">Таблица 2 </w:t>
      </w:r>
    </w:p>
    <w:p w:rsidR="005D7799" w:rsidRDefault="005D7799" w:rsidP="0087105E">
      <w:pPr>
        <w:pStyle w:val="BodyText2"/>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407"/>
        <w:gridCol w:w="2127"/>
        <w:gridCol w:w="2130"/>
        <w:gridCol w:w="2552"/>
      </w:tblGrid>
      <w:tr w:rsidR="005D7799" w:rsidTr="00873E91">
        <w:tc>
          <w:tcPr>
            <w:tcW w:w="3407" w:type="dxa"/>
          </w:tcPr>
          <w:p w:rsidR="005D7799" w:rsidRDefault="005D7799" w:rsidP="00873E91">
            <w:pPr>
              <w:pStyle w:val="BodyText2"/>
              <w:spacing w:after="0" w:line="240" w:lineRule="auto"/>
              <w:jc w:val="center"/>
            </w:pPr>
            <w:r>
              <w:t>Мотивы трудового</w:t>
            </w:r>
          </w:p>
          <w:p w:rsidR="005D7799" w:rsidRDefault="005D7799" w:rsidP="00873E91">
            <w:pPr>
              <w:pStyle w:val="BodyText2"/>
              <w:spacing w:after="0" w:line="240" w:lineRule="auto"/>
              <w:jc w:val="center"/>
            </w:pPr>
            <w:r>
              <w:t>поведения</w:t>
            </w:r>
          </w:p>
        </w:tc>
        <w:tc>
          <w:tcPr>
            <w:tcW w:w="2127" w:type="dxa"/>
          </w:tcPr>
          <w:p w:rsidR="005D7799" w:rsidRDefault="005D7799" w:rsidP="00873E91">
            <w:pPr>
              <w:pStyle w:val="BodyText2"/>
              <w:spacing w:after="0" w:line="240" w:lineRule="auto"/>
              <w:jc w:val="center"/>
            </w:pPr>
            <w:r>
              <w:t>Значимые для меня самого (не более</w:t>
            </w:r>
          </w:p>
          <w:p w:rsidR="005D7799" w:rsidRDefault="005D7799" w:rsidP="00873E91">
            <w:pPr>
              <w:pStyle w:val="BodyText2"/>
              <w:spacing w:after="0" w:line="240" w:lineRule="auto"/>
              <w:jc w:val="center"/>
            </w:pPr>
            <w:r>
              <w:t>шести)</w:t>
            </w:r>
          </w:p>
        </w:tc>
        <w:tc>
          <w:tcPr>
            <w:tcW w:w="2130" w:type="dxa"/>
          </w:tcPr>
          <w:p w:rsidR="005D7799" w:rsidRDefault="005D7799" w:rsidP="00873E91">
            <w:pPr>
              <w:pStyle w:val="BodyText2"/>
              <w:spacing w:after="0" w:line="240" w:lineRule="auto"/>
              <w:jc w:val="center"/>
            </w:pPr>
            <w:r w:rsidRPr="0087105E">
              <w:t>Ведущие в нашем коллективе (не более шести)</w:t>
            </w:r>
          </w:p>
        </w:tc>
        <w:tc>
          <w:tcPr>
            <w:tcW w:w="2552" w:type="dxa"/>
          </w:tcPr>
          <w:p w:rsidR="005D7799" w:rsidRDefault="005D7799" w:rsidP="00873E91">
            <w:pPr>
              <w:pStyle w:val="BodyText2"/>
              <w:spacing w:after="0" w:line="240" w:lineRule="auto"/>
              <w:jc w:val="center"/>
            </w:pPr>
            <w:r>
              <w:t>Мотивы, которые хотел бы видеть у своих сотрудников начальник</w:t>
            </w:r>
          </w:p>
          <w:p w:rsidR="005D7799" w:rsidRDefault="005D7799" w:rsidP="00873E91">
            <w:pPr>
              <w:pStyle w:val="BodyText2"/>
              <w:spacing w:after="0" w:line="240" w:lineRule="auto"/>
              <w:jc w:val="center"/>
            </w:pPr>
            <w:r>
              <w:t>(не более шести)</w:t>
            </w:r>
          </w:p>
        </w:tc>
      </w:tr>
      <w:tr w:rsidR="005D7799" w:rsidTr="00873E91">
        <w:tc>
          <w:tcPr>
            <w:tcW w:w="3407" w:type="dxa"/>
          </w:tcPr>
          <w:p w:rsidR="005D7799" w:rsidRDefault="005D7799" w:rsidP="00873E91">
            <w:pPr>
              <w:pStyle w:val="BodyText2"/>
              <w:spacing w:after="0" w:line="240" w:lineRule="auto"/>
              <w:jc w:val="both"/>
            </w:pPr>
            <w:r>
              <w:t>1. Стремление к получению большего материального вознаграждения</w:t>
            </w:r>
          </w:p>
          <w:p w:rsidR="005D7799" w:rsidRDefault="005D7799" w:rsidP="00873E91">
            <w:pPr>
              <w:pStyle w:val="BodyText2"/>
              <w:spacing w:after="0" w:line="240" w:lineRule="auto"/>
              <w:jc w:val="both"/>
            </w:pPr>
            <w:r>
              <w:t>2. Стремление к продвижению по службе</w:t>
            </w:r>
          </w:p>
          <w:p w:rsidR="005D7799" w:rsidRDefault="005D7799" w:rsidP="00873E91">
            <w:pPr>
              <w:pStyle w:val="BodyText2"/>
              <w:spacing w:after="0" w:line="240" w:lineRule="auto"/>
              <w:jc w:val="both"/>
            </w:pPr>
            <w:r>
              <w:t>3. Удовлетворение от хорошо выполненной работы</w:t>
            </w:r>
          </w:p>
          <w:p w:rsidR="005D7799" w:rsidRDefault="005D7799" w:rsidP="00873E91">
            <w:pPr>
              <w:pStyle w:val="BodyText2"/>
              <w:spacing w:after="0" w:line="240" w:lineRule="auto"/>
              <w:jc w:val="both"/>
            </w:pPr>
            <w:r>
              <w:t>4. Уважение со стороны начальника</w:t>
            </w:r>
          </w:p>
          <w:p w:rsidR="005D7799" w:rsidRDefault="005D7799" w:rsidP="00873E91">
            <w:pPr>
              <w:pStyle w:val="BodyText2"/>
              <w:spacing w:after="0" w:line="240" w:lineRule="auto"/>
              <w:jc w:val="both"/>
            </w:pPr>
            <w:r>
              <w:t>5. Хорошее отношение со стороны коллег</w:t>
            </w:r>
          </w:p>
          <w:p w:rsidR="005D7799" w:rsidRDefault="005D7799" w:rsidP="00873E91">
            <w:pPr>
              <w:pStyle w:val="BodyText2"/>
              <w:spacing w:after="0" w:line="240" w:lineRule="auto"/>
              <w:jc w:val="both"/>
            </w:pPr>
            <w:r>
              <w:t xml:space="preserve">6. Стремление проявить себя </w:t>
            </w:r>
          </w:p>
          <w:p w:rsidR="005D7799" w:rsidRDefault="005D7799" w:rsidP="00873E91">
            <w:pPr>
              <w:pStyle w:val="BodyText2"/>
              <w:spacing w:after="0" w:line="240" w:lineRule="auto"/>
              <w:jc w:val="both"/>
            </w:pPr>
            <w:r>
              <w:t>7. Осознание общественной значимости своего труда</w:t>
            </w:r>
          </w:p>
          <w:p w:rsidR="005D7799" w:rsidRDefault="005D7799" w:rsidP="00873E91">
            <w:pPr>
              <w:pStyle w:val="BodyText2"/>
              <w:spacing w:after="0" w:line="240" w:lineRule="auto"/>
              <w:jc w:val="both"/>
            </w:pPr>
            <w:r>
              <w:t>8. Желание спокойно работать без неприятностей</w:t>
            </w:r>
          </w:p>
          <w:p w:rsidR="005D7799" w:rsidRDefault="005D7799" w:rsidP="00873E91">
            <w:pPr>
              <w:pStyle w:val="BodyText2"/>
              <w:spacing w:after="0" w:line="240" w:lineRule="auto"/>
              <w:jc w:val="both"/>
            </w:pPr>
            <w:r>
              <w:t>9. Стремление избежать ответственности</w:t>
            </w:r>
          </w:p>
          <w:p w:rsidR="005D7799" w:rsidRDefault="005D7799" w:rsidP="00873E91">
            <w:pPr>
              <w:pStyle w:val="BodyText2"/>
              <w:spacing w:after="0" w:line="240" w:lineRule="auto"/>
              <w:jc w:val="both"/>
            </w:pPr>
            <w:r>
              <w:t>10. Стремление добиться максимальной самостоятельности в работе</w:t>
            </w:r>
          </w:p>
          <w:p w:rsidR="005D7799" w:rsidRDefault="005D7799" w:rsidP="00873E91">
            <w:pPr>
              <w:pStyle w:val="BodyText2"/>
              <w:spacing w:after="0" w:line="240" w:lineRule="auto"/>
              <w:jc w:val="both"/>
            </w:pPr>
            <w:r>
              <w:t>11. Желание проявить творчество в работе</w:t>
            </w:r>
          </w:p>
        </w:tc>
        <w:tc>
          <w:tcPr>
            <w:tcW w:w="2127" w:type="dxa"/>
          </w:tcPr>
          <w:p w:rsidR="005D7799" w:rsidRDefault="005D7799" w:rsidP="00873E91">
            <w:pPr>
              <w:pStyle w:val="BodyText2"/>
              <w:spacing w:after="0" w:line="240" w:lineRule="auto"/>
              <w:jc w:val="center"/>
            </w:pPr>
          </w:p>
        </w:tc>
        <w:tc>
          <w:tcPr>
            <w:tcW w:w="2130" w:type="dxa"/>
          </w:tcPr>
          <w:p w:rsidR="005D7799" w:rsidRDefault="005D7799" w:rsidP="00873E91">
            <w:pPr>
              <w:pStyle w:val="BodyText2"/>
              <w:spacing w:after="0" w:line="240" w:lineRule="auto"/>
              <w:jc w:val="center"/>
            </w:pPr>
          </w:p>
        </w:tc>
        <w:tc>
          <w:tcPr>
            <w:tcW w:w="2552" w:type="dxa"/>
          </w:tcPr>
          <w:p w:rsidR="005D7799" w:rsidRDefault="005D7799" w:rsidP="00873E91">
            <w:pPr>
              <w:pStyle w:val="BodyText2"/>
              <w:spacing w:after="0" w:line="240" w:lineRule="auto"/>
              <w:jc w:val="center"/>
            </w:pPr>
          </w:p>
        </w:tc>
      </w:tr>
    </w:tbl>
    <w:p w:rsidR="005D7799" w:rsidRDefault="005D7799" w:rsidP="0087105E">
      <w:pPr>
        <w:pStyle w:val="BodyText2"/>
        <w:spacing w:after="0" w:line="240" w:lineRule="auto"/>
        <w:ind w:firstLine="709"/>
        <w:jc w:val="center"/>
      </w:pPr>
    </w:p>
    <w:p w:rsidR="005D7799" w:rsidRDefault="005D7799" w:rsidP="0087105E">
      <w:pPr>
        <w:pStyle w:val="BodyText2"/>
        <w:spacing w:after="0" w:line="240" w:lineRule="auto"/>
        <w:ind w:firstLine="709"/>
        <w:jc w:val="both"/>
      </w:pPr>
      <w:r>
        <w:t>5 баллов – очень сильное влияние;</w:t>
      </w:r>
    </w:p>
    <w:p w:rsidR="005D7799" w:rsidRDefault="005D7799" w:rsidP="0087105E">
      <w:pPr>
        <w:pStyle w:val="BodyText2"/>
        <w:spacing w:after="0" w:line="240" w:lineRule="auto"/>
        <w:ind w:firstLine="709"/>
        <w:jc w:val="both"/>
      </w:pPr>
      <w:r>
        <w:t>4 балла – большое влияние;</w:t>
      </w:r>
    </w:p>
    <w:p w:rsidR="005D7799" w:rsidRDefault="005D7799" w:rsidP="0087105E">
      <w:pPr>
        <w:pStyle w:val="BodyText2"/>
        <w:spacing w:after="0" w:line="240" w:lineRule="auto"/>
        <w:ind w:firstLine="709"/>
        <w:jc w:val="both"/>
      </w:pPr>
      <w:r>
        <w:t>3 балла – среднее влияние;</w:t>
      </w:r>
    </w:p>
    <w:p w:rsidR="005D7799" w:rsidRDefault="005D7799" w:rsidP="0087105E">
      <w:pPr>
        <w:pStyle w:val="BodyText2"/>
        <w:spacing w:after="0" w:line="240" w:lineRule="auto"/>
        <w:ind w:firstLine="709"/>
        <w:jc w:val="both"/>
      </w:pPr>
      <w:r>
        <w:t>2 балла – незначительное влияние;</w:t>
      </w:r>
    </w:p>
    <w:p w:rsidR="005D7799" w:rsidRDefault="005D7799" w:rsidP="0087105E">
      <w:pPr>
        <w:pStyle w:val="BodyText2"/>
        <w:spacing w:after="0" w:line="240" w:lineRule="auto"/>
        <w:ind w:firstLine="709"/>
        <w:jc w:val="both"/>
      </w:pPr>
      <w:r>
        <w:t>1 балл – не имеет никакого значения.</w:t>
      </w:r>
    </w:p>
    <w:p w:rsidR="005D7799" w:rsidRDefault="005D7799" w:rsidP="00A44061">
      <w:pPr>
        <w:pStyle w:val="BodyText2"/>
        <w:spacing w:after="0" w:line="240" w:lineRule="auto"/>
        <w:ind w:firstLine="709"/>
        <w:jc w:val="both"/>
      </w:pPr>
    </w:p>
    <w:p w:rsidR="005D7799" w:rsidRDefault="005D7799" w:rsidP="0087105E">
      <w:pPr>
        <w:pStyle w:val="BodyText2"/>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D7799" w:rsidRDefault="005D7799" w:rsidP="0087105E">
      <w:pPr>
        <w:pStyle w:val="BodyText2"/>
        <w:spacing w:after="0" w:line="240" w:lineRule="auto"/>
        <w:ind w:firstLine="709"/>
        <w:jc w:val="right"/>
      </w:pPr>
      <w:r>
        <w:t xml:space="preserve">Таблица 3 </w:t>
      </w:r>
    </w:p>
    <w:p w:rsidR="005D7799" w:rsidRPr="0087105E" w:rsidRDefault="005D7799" w:rsidP="0087105E">
      <w:pPr>
        <w:pStyle w:val="BodyText2"/>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264"/>
        <w:gridCol w:w="1843"/>
        <w:gridCol w:w="2268"/>
        <w:gridCol w:w="2836"/>
      </w:tblGrid>
      <w:tr w:rsidR="005D7799" w:rsidRPr="00160A47" w:rsidTr="00365A7C">
        <w:trPr>
          <w:jc w:val="center"/>
        </w:trPr>
        <w:tc>
          <w:tcPr>
            <w:tcW w:w="431" w:type="dxa"/>
            <w:vAlign w:val="center"/>
          </w:tcPr>
          <w:p w:rsidR="005D7799" w:rsidRPr="0087105E" w:rsidRDefault="005D7799" w:rsidP="00365A7C">
            <w:pPr>
              <w:jc w:val="both"/>
              <w:rPr>
                <w:color w:val="000000"/>
              </w:rPr>
            </w:pPr>
            <w:r w:rsidRPr="0087105E">
              <w:rPr>
                <w:color w:val="000000"/>
              </w:rPr>
              <w:t>№ п/п</w:t>
            </w:r>
          </w:p>
        </w:tc>
        <w:tc>
          <w:tcPr>
            <w:tcW w:w="2264" w:type="dxa"/>
            <w:vAlign w:val="center"/>
          </w:tcPr>
          <w:p w:rsidR="005D7799" w:rsidRPr="0087105E" w:rsidRDefault="005D7799" w:rsidP="00365A7C">
            <w:pPr>
              <w:jc w:val="center"/>
              <w:rPr>
                <w:color w:val="000000"/>
              </w:rPr>
            </w:pPr>
            <w:r w:rsidRPr="0087105E">
              <w:rPr>
                <w:color w:val="000000"/>
              </w:rPr>
              <w:t>Материальная заинтересованность в</w:t>
            </w:r>
          </w:p>
          <w:p w:rsidR="005D7799" w:rsidRPr="0087105E" w:rsidRDefault="005D7799" w:rsidP="00365A7C">
            <w:pPr>
              <w:jc w:val="center"/>
              <w:rPr>
                <w:color w:val="000000"/>
              </w:rPr>
            </w:pPr>
            <w:r w:rsidRPr="0087105E">
              <w:rPr>
                <w:color w:val="000000"/>
              </w:rPr>
              <w:t>работе</w:t>
            </w:r>
          </w:p>
        </w:tc>
        <w:tc>
          <w:tcPr>
            <w:tcW w:w="1843" w:type="dxa"/>
            <w:vAlign w:val="center"/>
          </w:tcPr>
          <w:p w:rsidR="005D7799" w:rsidRPr="0087105E" w:rsidRDefault="005D7799" w:rsidP="00365A7C">
            <w:pPr>
              <w:jc w:val="center"/>
              <w:rPr>
                <w:color w:val="000000"/>
              </w:rPr>
            </w:pPr>
            <w:r w:rsidRPr="0087105E">
              <w:rPr>
                <w:color w:val="000000"/>
              </w:rPr>
              <w:t>Интерес к</w:t>
            </w:r>
          </w:p>
          <w:p w:rsidR="005D7799" w:rsidRPr="0087105E" w:rsidRDefault="005D7799" w:rsidP="00365A7C">
            <w:pPr>
              <w:jc w:val="center"/>
              <w:rPr>
                <w:color w:val="000000"/>
              </w:rPr>
            </w:pPr>
            <w:r w:rsidRPr="0087105E">
              <w:rPr>
                <w:color w:val="000000"/>
              </w:rPr>
              <w:t>процессу труда</w:t>
            </w:r>
          </w:p>
        </w:tc>
        <w:tc>
          <w:tcPr>
            <w:tcW w:w="2268" w:type="dxa"/>
            <w:vAlign w:val="center"/>
          </w:tcPr>
          <w:p w:rsidR="005D7799" w:rsidRPr="0087105E" w:rsidRDefault="005D7799"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D7799" w:rsidRPr="0087105E" w:rsidRDefault="005D7799" w:rsidP="00365A7C">
            <w:pPr>
              <w:jc w:val="center"/>
              <w:rPr>
                <w:color w:val="000000"/>
              </w:rPr>
            </w:pPr>
            <w:r w:rsidRPr="0087105E">
              <w:rPr>
                <w:color w:val="000000"/>
              </w:rPr>
              <w:t>Условное наименование человеческого типа</w:t>
            </w:r>
          </w:p>
        </w:tc>
      </w:tr>
      <w:tr w:rsidR="005D7799" w:rsidRPr="00160A47" w:rsidTr="00365A7C">
        <w:trPr>
          <w:jc w:val="center"/>
        </w:trPr>
        <w:tc>
          <w:tcPr>
            <w:tcW w:w="431" w:type="dxa"/>
          </w:tcPr>
          <w:p w:rsidR="005D7799" w:rsidRPr="0087105E" w:rsidRDefault="005D7799" w:rsidP="00365A7C">
            <w:pPr>
              <w:jc w:val="center"/>
              <w:rPr>
                <w:color w:val="000000"/>
              </w:rPr>
            </w:pPr>
            <w:r w:rsidRPr="0087105E">
              <w:rPr>
                <w:color w:val="000000"/>
              </w:rPr>
              <w:t>1</w:t>
            </w:r>
          </w:p>
          <w:p w:rsidR="005D7799" w:rsidRPr="0087105E" w:rsidRDefault="005D7799" w:rsidP="00365A7C">
            <w:pPr>
              <w:jc w:val="center"/>
              <w:rPr>
                <w:color w:val="000000"/>
              </w:rPr>
            </w:pPr>
            <w:r w:rsidRPr="0087105E">
              <w:rPr>
                <w:color w:val="000000"/>
              </w:rPr>
              <w:t>2</w:t>
            </w:r>
          </w:p>
          <w:p w:rsidR="005D7799" w:rsidRPr="0087105E" w:rsidRDefault="005D7799" w:rsidP="00365A7C">
            <w:pPr>
              <w:jc w:val="center"/>
              <w:rPr>
                <w:color w:val="000000"/>
              </w:rPr>
            </w:pPr>
            <w:r w:rsidRPr="0087105E">
              <w:rPr>
                <w:color w:val="000000"/>
              </w:rPr>
              <w:t>3</w:t>
            </w:r>
          </w:p>
          <w:p w:rsidR="005D7799" w:rsidRPr="0087105E" w:rsidRDefault="005D7799" w:rsidP="00365A7C">
            <w:pPr>
              <w:jc w:val="center"/>
              <w:rPr>
                <w:color w:val="000000"/>
              </w:rPr>
            </w:pPr>
            <w:r w:rsidRPr="0087105E">
              <w:rPr>
                <w:color w:val="000000"/>
              </w:rPr>
              <w:t>4</w:t>
            </w:r>
          </w:p>
          <w:p w:rsidR="005D7799" w:rsidRPr="0087105E" w:rsidRDefault="005D7799" w:rsidP="00365A7C">
            <w:pPr>
              <w:jc w:val="center"/>
              <w:rPr>
                <w:color w:val="000000"/>
              </w:rPr>
            </w:pPr>
            <w:r w:rsidRPr="0087105E">
              <w:rPr>
                <w:color w:val="000000"/>
              </w:rPr>
              <w:t>5</w:t>
            </w:r>
          </w:p>
          <w:p w:rsidR="005D7799" w:rsidRPr="0087105E" w:rsidRDefault="005D7799" w:rsidP="00365A7C">
            <w:pPr>
              <w:jc w:val="center"/>
              <w:rPr>
                <w:color w:val="000000"/>
              </w:rPr>
            </w:pPr>
            <w:r w:rsidRPr="0087105E">
              <w:rPr>
                <w:color w:val="000000"/>
              </w:rPr>
              <w:t>6</w:t>
            </w:r>
          </w:p>
        </w:tc>
        <w:tc>
          <w:tcPr>
            <w:tcW w:w="2264"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1843"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2268"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2836" w:type="dxa"/>
          </w:tcPr>
          <w:p w:rsidR="005D7799" w:rsidRPr="0087105E" w:rsidRDefault="005D7799" w:rsidP="00365A7C">
            <w:pPr>
              <w:jc w:val="both"/>
              <w:rPr>
                <w:color w:val="000000"/>
              </w:rPr>
            </w:pPr>
            <w:r w:rsidRPr="0087105E">
              <w:rPr>
                <w:color w:val="000000"/>
              </w:rPr>
              <w:t>«Оптимальный»</w:t>
            </w:r>
          </w:p>
          <w:p w:rsidR="005D7799" w:rsidRPr="0087105E" w:rsidRDefault="005D7799" w:rsidP="00365A7C">
            <w:pPr>
              <w:jc w:val="both"/>
              <w:rPr>
                <w:color w:val="000000"/>
              </w:rPr>
            </w:pPr>
            <w:r w:rsidRPr="0087105E">
              <w:rPr>
                <w:color w:val="000000"/>
              </w:rPr>
              <w:t>«Неустойчивый»</w:t>
            </w:r>
          </w:p>
          <w:p w:rsidR="005D7799" w:rsidRPr="0087105E" w:rsidRDefault="005D7799" w:rsidP="00365A7C">
            <w:pPr>
              <w:jc w:val="both"/>
              <w:rPr>
                <w:color w:val="000000"/>
              </w:rPr>
            </w:pPr>
            <w:r w:rsidRPr="0087105E">
              <w:rPr>
                <w:color w:val="000000"/>
              </w:rPr>
              <w:t>«Рвач»</w:t>
            </w:r>
          </w:p>
          <w:p w:rsidR="005D7799" w:rsidRPr="0087105E" w:rsidRDefault="005D7799" w:rsidP="00365A7C">
            <w:pPr>
              <w:jc w:val="both"/>
              <w:rPr>
                <w:color w:val="000000"/>
              </w:rPr>
            </w:pPr>
            <w:r w:rsidRPr="0087105E">
              <w:rPr>
                <w:color w:val="000000"/>
              </w:rPr>
              <w:t>«Энтузиаст»</w:t>
            </w:r>
          </w:p>
          <w:p w:rsidR="005D7799" w:rsidRPr="0087105E" w:rsidRDefault="005D7799" w:rsidP="00365A7C">
            <w:pPr>
              <w:jc w:val="both"/>
              <w:rPr>
                <w:color w:val="000000"/>
              </w:rPr>
            </w:pPr>
            <w:r w:rsidRPr="0087105E">
              <w:rPr>
                <w:color w:val="000000"/>
              </w:rPr>
              <w:t>«Неустроенный»</w:t>
            </w:r>
          </w:p>
          <w:p w:rsidR="005D7799" w:rsidRPr="0087105E" w:rsidRDefault="005D7799" w:rsidP="00365A7C">
            <w:pPr>
              <w:rPr>
                <w:color w:val="000000"/>
              </w:rPr>
            </w:pPr>
            <w:r w:rsidRPr="0087105E">
              <w:rPr>
                <w:color w:val="000000"/>
              </w:rPr>
              <w:t>«Негативно настроенный»</w:t>
            </w:r>
          </w:p>
        </w:tc>
      </w:tr>
    </w:tbl>
    <w:p w:rsidR="005D7799" w:rsidRDefault="005D7799" w:rsidP="00044158">
      <w:pPr>
        <w:pStyle w:val="ListParagraph"/>
        <w:ind w:left="0"/>
        <w:jc w:val="center"/>
        <w:rPr>
          <w:b/>
          <w:i/>
        </w:rPr>
      </w:pPr>
    </w:p>
    <w:p w:rsidR="005D7799" w:rsidRPr="00365A7C" w:rsidRDefault="005D7799" w:rsidP="00365A7C">
      <w:pPr>
        <w:pStyle w:val="ListParagraph"/>
        <w:ind w:left="0" w:firstLine="709"/>
        <w:jc w:val="both"/>
        <w:rPr>
          <w:b/>
        </w:rPr>
      </w:pPr>
      <w:r w:rsidRPr="00365A7C">
        <w:rPr>
          <w:b/>
        </w:rPr>
        <w:t>Практическое задание «Определение собственной роли в команде по Белбину»</w:t>
      </w:r>
    </w:p>
    <w:p w:rsidR="005D7799" w:rsidRPr="00365A7C" w:rsidRDefault="005D7799" w:rsidP="00365A7C">
      <w:pPr>
        <w:pStyle w:val="ListParagraph"/>
        <w:ind w:left="0" w:firstLine="709"/>
        <w:jc w:val="both"/>
      </w:pPr>
      <w:r w:rsidRPr="00365A7C">
        <w:t>Выполните следующее:</w:t>
      </w:r>
    </w:p>
    <w:p w:rsidR="005D7799" w:rsidRPr="00365A7C" w:rsidRDefault="005D7799" w:rsidP="00365A7C">
      <w:pPr>
        <w:pStyle w:val="ListParagraph"/>
        <w:ind w:left="0" w:firstLine="709"/>
        <w:jc w:val="both"/>
      </w:pPr>
      <w:r w:rsidRPr="00365A7C">
        <w:t>1. Выполните тест Белбина</w:t>
      </w:r>
    </w:p>
    <w:p w:rsidR="005D7799" w:rsidRPr="00365A7C" w:rsidRDefault="005D7799" w:rsidP="00365A7C">
      <w:pPr>
        <w:pStyle w:val="ListParagraph"/>
        <w:ind w:left="0" w:firstLine="709"/>
        <w:jc w:val="both"/>
      </w:pPr>
      <w:r w:rsidRPr="00365A7C">
        <w:t>2. Подумайте, какую роль Вы склонны выполнять в команде.</w:t>
      </w:r>
    </w:p>
    <w:p w:rsidR="005D7799" w:rsidRPr="00365A7C" w:rsidRDefault="005D7799" w:rsidP="00365A7C">
      <w:pPr>
        <w:pStyle w:val="ListParagraph"/>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5D7799" w:rsidRPr="00365A7C" w:rsidRDefault="005D7799" w:rsidP="00365A7C">
      <w:pPr>
        <w:pStyle w:val="ListParagraph"/>
        <w:ind w:left="0" w:firstLine="709"/>
        <w:jc w:val="both"/>
      </w:pPr>
      <w:r w:rsidRPr="00365A7C">
        <w:t>4. Укажите, на какую роль труднее всего подобрать человека и почему.</w:t>
      </w:r>
    </w:p>
    <w:p w:rsidR="005D7799" w:rsidRPr="00365A7C" w:rsidRDefault="005D7799" w:rsidP="00365A7C">
      <w:pPr>
        <w:pStyle w:val="ListParagraph"/>
        <w:ind w:left="0" w:firstLine="709"/>
        <w:jc w:val="both"/>
        <w:rPr>
          <w:b/>
        </w:rPr>
      </w:pPr>
      <w:r w:rsidRPr="00365A7C">
        <w:rPr>
          <w:b/>
        </w:rPr>
        <w:t>Тест Белбина</w:t>
      </w:r>
    </w:p>
    <w:p w:rsidR="005D7799" w:rsidRPr="00365A7C" w:rsidRDefault="005D7799" w:rsidP="00365A7C">
      <w:pPr>
        <w:pStyle w:val="ListParagraph"/>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D7799" w:rsidRPr="00365A7C" w:rsidRDefault="005D7799" w:rsidP="00365A7C">
      <w:pPr>
        <w:pStyle w:val="ListParagraph"/>
        <w:ind w:left="0" w:firstLine="709"/>
        <w:jc w:val="both"/>
      </w:pPr>
      <w:r w:rsidRPr="00365A7C">
        <w:t>Выберите один правильный ответ из предложенных ниже вариантов.</w:t>
      </w:r>
    </w:p>
    <w:p w:rsidR="005D7799" w:rsidRPr="00365A7C" w:rsidRDefault="005D7799" w:rsidP="00365A7C">
      <w:pPr>
        <w:pStyle w:val="ListParagraph"/>
        <w:ind w:left="0" w:firstLine="709"/>
        <w:jc w:val="both"/>
        <w:rPr>
          <w:u w:val="single"/>
        </w:rPr>
      </w:pPr>
      <w:r w:rsidRPr="00365A7C">
        <w:rPr>
          <w:u w:val="single"/>
        </w:rPr>
        <w:t>1. Что я, полагаю, могу внести в команду?</w:t>
      </w:r>
    </w:p>
    <w:p w:rsidR="005D7799" w:rsidRPr="00365A7C" w:rsidRDefault="005D7799" w:rsidP="00365A7C">
      <w:pPr>
        <w:pStyle w:val="ListParagraph"/>
        <w:ind w:left="0" w:firstLine="709"/>
        <w:jc w:val="both"/>
      </w:pPr>
      <w:r w:rsidRPr="00365A7C">
        <w:t xml:space="preserve"> Варианты ответа:</w:t>
      </w:r>
    </w:p>
    <w:p w:rsidR="005D7799" w:rsidRPr="00365A7C" w:rsidRDefault="005D7799" w:rsidP="00365A7C">
      <w:pPr>
        <w:pStyle w:val="ListParagraph"/>
        <w:ind w:left="0" w:firstLine="709"/>
        <w:jc w:val="both"/>
      </w:pPr>
      <w:r w:rsidRPr="00365A7C">
        <w:t>а) я могу быстро увидеть новые возможности и воспользоваться ими;</w:t>
      </w:r>
    </w:p>
    <w:p w:rsidR="005D7799" w:rsidRPr="00365A7C" w:rsidRDefault="005D7799" w:rsidP="00365A7C">
      <w:pPr>
        <w:pStyle w:val="ListParagraph"/>
        <w:ind w:left="0" w:firstLine="709"/>
        <w:jc w:val="both"/>
      </w:pPr>
      <w:r w:rsidRPr="00365A7C">
        <w:t>б) я могу работать хорошо с самыми разными людьми;</w:t>
      </w:r>
    </w:p>
    <w:p w:rsidR="005D7799" w:rsidRPr="00365A7C" w:rsidRDefault="005D7799" w:rsidP="00365A7C">
      <w:pPr>
        <w:pStyle w:val="ListParagraph"/>
        <w:ind w:left="0" w:firstLine="709"/>
        <w:jc w:val="both"/>
      </w:pPr>
      <w:r w:rsidRPr="00365A7C">
        <w:t>в) генерирование идеи является одной из моих способностей;</w:t>
      </w:r>
    </w:p>
    <w:p w:rsidR="005D7799" w:rsidRPr="00365A7C" w:rsidRDefault="005D7799" w:rsidP="00365A7C">
      <w:pPr>
        <w:pStyle w:val="ListParagraph"/>
        <w:ind w:left="0" w:firstLine="709"/>
        <w:jc w:val="both"/>
      </w:pPr>
      <w:r w:rsidRPr="00365A7C">
        <w:t>г) я могу выявлять людей, способных внести вклад в коллективную работу;</w:t>
      </w:r>
    </w:p>
    <w:p w:rsidR="005D7799" w:rsidRPr="00365A7C" w:rsidRDefault="005D7799" w:rsidP="00365A7C">
      <w:pPr>
        <w:pStyle w:val="ListParagraph"/>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D7799" w:rsidRPr="00365A7C" w:rsidRDefault="005D7799" w:rsidP="00365A7C">
      <w:pPr>
        <w:pStyle w:val="ListParagraph"/>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D7799" w:rsidRPr="00365A7C" w:rsidRDefault="005D7799" w:rsidP="00365A7C">
      <w:pPr>
        <w:pStyle w:val="ListParagraph"/>
        <w:ind w:left="0" w:firstLine="709"/>
        <w:jc w:val="both"/>
      </w:pPr>
      <w:r w:rsidRPr="00365A7C">
        <w:t>ж) обычно я умею чувствовать, что является реалистичным и возможным для работы;</w:t>
      </w:r>
    </w:p>
    <w:p w:rsidR="005D7799" w:rsidRPr="00365A7C" w:rsidRDefault="005D7799" w:rsidP="00365A7C">
      <w:pPr>
        <w:pStyle w:val="ListParagraph"/>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D7799" w:rsidRPr="00365A7C" w:rsidRDefault="005D7799" w:rsidP="00365A7C">
      <w:pPr>
        <w:pStyle w:val="ListParagraph"/>
        <w:ind w:left="0" w:firstLine="709"/>
        <w:jc w:val="both"/>
        <w:rPr>
          <w:u w:val="single"/>
        </w:rPr>
      </w:pPr>
      <w:r w:rsidRPr="00365A7C">
        <w:rPr>
          <w:u w:val="single"/>
        </w:rPr>
        <w:t xml:space="preserve"> 2. В чем заключаются мои слабые стороны в командной работе?</w:t>
      </w:r>
    </w:p>
    <w:p w:rsidR="005D7799" w:rsidRPr="00365A7C" w:rsidRDefault="005D7799" w:rsidP="00365A7C">
      <w:pPr>
        <w:pStyle w:val="ListParagraph"/>
        <w:ind w:left="0" w:firstLine="709"/>
        <w:jc w:val="both"/>
      </w:pPr>
      <w:r w:rsidRPr="00365A7C">
        <w:t xml:space="preserve"> Варианты ответа:</w:t>
      </w:r>
    </w:p>
    <w:p w:rsidR="005D7799" w:rsidRPr="00365A7C" w:rsidRDefault="005D7799" w:rsidP="00365A7C">
      <w:pPr>
        <w:pStyle w:val="ListParagraph"/>
        <w:ind w:left="0" w:firstLine="709"/>
        <w:jc w:val="both"/>
      </w:pPr>
      <w:r w:rsidRPr="00365A7C">
        <w:t>а) я не чувствую себя непринужденно, пока собрания не будут хорошо подготовлены и проведены;</w:t>
      </w:r>
    </w:p>
    <w:p w:rsidR="005D7799" w:rsidRPr="00365A7C" w:rsidRDefault="005D7799" w:rsidP="00365A7C">
      <w:pPr>
        <w:pStyle w:val="ListParagraph"/>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D7799" w:rsidRPr="00365A7C" w:rsidRDefault="005D7799" w:rsidP="00365A7C">
      <w:pPr>
        <w:pStyle w:val="ListParagraph"/>
        <w:ind w:left="0" w:firstLine="709"/>
        <w:jc w:val="both"/>
      </w:pPr>
      <w:r w:rsidRPr="00365A7C">
        <w:t>в) я склонен говорить слишком много, как только группа доберется до новых идей;</w:t>
      </w:r>
    </w:p>
    <w:p w:rsidR="005D7799" w:rsidRPr="00365A7C" w:rsidRDefault="005D7799" w:rsidP="00365A7C">
      <w:pPr>
        <w:pStyle w:val="ListParagraph"/>
        <w:ind w:left="0" w:firstLine="709"/>
        <w:jc w:val="both"/>
      </w:pPr>
      <w:r w:rsidRPr="00365A7C">
        <w:t>г) мой объективный взгляд не позволяет мне присоединиться к мнению коллег с готовностью и энтузиазмом;</w:t>
      </w:r>
    </w:p>
    <w:p w:rsidR="005D7799" w:rsidRPr="00365A7C" w:rsidRDefault="005D7799" w:rsidP="00365A7C">
      <w:pPr>
        <w:pStyle w:val="ListParagraph"/>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D7799" w:rsidRPr="00365A7C" w:rsidRDefault="005D7799" w:rsidP="00365A7C">
      <w:pPr>
        <w:pStyle w:val="ListParagraph"/>
        <w:ind w:left="0" w:firstLine="709"/>
        <w:jc w:val="both"/>
      </w:pPr>
      <w:r w:rsidRPr="00365A7C">
        <w:t>е) мне трудно руководить группой, я слишком чуток к атмосфере в группе;</w:t>
      </w:r>
    </w:p>
    <w:p w:rsidR="005D7799" w:rsidRPr="00365A7C" w:rsidRDefault="005D7799" w:rsidP="00365A7C">
      <w:pPr>
        <w:pStyle w:val="ListParagraph"/>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D7799" w:rsidRPr="00365A7C" w:rsidRDefault="005D7799" w:rsidP="00365A7C">
      <w:pPr>
        <w:pStyle w:val="ListParagraph"/>
        <w:ind w:left="0" w:firstLine="709"/>
        <w:jc w:val="both"/>
      </w:pPr>
      <w:r w:rsidRPr="00365A7C">
        <w:t>з) мои коллеги хотят, чтобы я излишне беспокоился о деталях и о том, что дела могут идти не так.</w:t>
      </w:r>
    </w:p>
    <w:p w:rsidR="005D7799" w:rsidRPr="00365A7C" w:rsidRDefault="005D7799" w:rsidP="00365A7C">
      <w:pPr>
        <w:pStyle w:val="ListParagraph"/>
        <w:ind w:left="0" w:firstLine="709"/>
        <w:jc w:val="both"/>
        <w:rPr>
          <w:u w:val="single"/>
        </w:rPr>
      </w:pPr>
      <w:r w:rsidRPr="00365A7C">
        <w:rPr>
          <w:u w:val="single"/>
        </w:rPr>
        <w:t>3. Каковы мои действия во время работы над проектом с другими людьми?</w:t>
      </w:r>
    </w:p>
    <w:p w:rsidR="005D7799" w:rsidRPr="00365A7C" w:rsidRDefault="005D7799" w:rsidP="00365A7C">
      <w:pPr>
        <w:pStyle w:val="ListParagraph"/>
        <w:ind w:left="0" w:firstLine="709"/>
        <w:jc w:val="both"/>
      </w:pPr>
      <w:r w:rsidRPr="00365A7C">
        <w:t xml:space="preserve"> Варианты ответа:</w:t>
      </w:r>
    </w:p>
    <w:p w:rsidR="005D7799" w:rsidRPr="00365A7C" w:rsidRDefault="005D7799" w:rsidP="00365A7C">
      <w:pPr>
        <w:pStyle w:val="ListParagraph"/>
        <w:ind w:left="0" w:firstLine="709"/>
        <w:jc w:val="both"/>
      </w:pPr>
      <w:r w:rsidRPr="00365A7C">
        <w:t>а) у меня есть способность влиять на людей без давления на них;</w:t>
      </w:r>
    </w:p>
    <w:p w:rsidR="005D7799" w:rsidRPr="00365A7C" w:rsidRDefault="005D7799" w:rsidP="00365A7C">
      <w:pPr>
        <w:pStyle w:val="ListParagraph"/>
        <w:ind w:left="0" w:firstLine="709"/>
        <w:jc w:val="both"/>
      </w:pPr>
      <w:r w:rsidRPr="00365A7C">
        <w:t>б) моя обычная бдительность предотвращает ошибки и оплошности, возникающие из-за невнимательности;</w:t>
      </w:r>
    </w:p>
    <w:p w:rsidR="005D7799" w:rsidRPr="00365A7C" w:rsidRDefault="005D7799" w:rsidP="00365A7C">
      <w:pPr>
        <w:pStyle w:val="ListParagraph"/>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D7799" w:rsidRPr="00365A7C" w:rsidRDefault="005D7799" w:rsidP="00365A7C">
      <w:pPr>
        <w:pStyle w:val="ListParagraph"/>
        <w:ind w:left="0" w:firstLine="709"/>
        <w:jc w:val="both"/>
      </w:pPr>
      <w:r w:rsidRPr="00365A7C">
        <w:t>г) можно рассчитывать, что я внесу в качестве вклада в работу группы нечто оригинальное;</w:t>
      </w:r>
    </w:p>
    <w:p w:rsidR="005D7799" w:rsidRPr="00365A7C" w:rsidRDefault="005D7799" w:rsidP="00365A7C">
      <w:pPr>
        <w:pStyle w:val="ListParagraph"/>
        <w:ind w:left="0" w:firstLine="709"/>
        <w:jc w:val="both"/>
      </w:pPr>
      <w:r w:rsidRPr="00365A7C">
        <w:t>д) я всегда готов поддержать хорошее предложение в общих интересах;</w:t>
      </w:r>
    </w:p>
    <w:p w:rsidR="005D7799" w:rsidRPr="00365A7C" w:rsidRDefault="005D7799" w:rsidP="00365A7C">
      <w:pPr>
        <w:pStyle w:val="ListParagraph"/>
        <w:ind w:left="0" w:firstLine="709"/>
        <w:jc w:val="both"/>
      </w:pPr>
      <w:r w:rsidRPr="00365A7C">
        <w:t>е) я стремлюсь искать самое свежее в новых идеях и усовершенствованиях;</w:t>
      </w:r>
    </w:p>
    <w:p w:rsidR="005D7799" w:rsidRPr="00365A7C" w:rsidRDefault="005D7799" w:rsidP="00365A7C">
      <w:pPr>
        <w:pStyle w:val="ListParagraph"/>
        <w:ind w:left="0" w:firstLine="709"/>
        <w:jc w:val="both"/>
      </w:pPr>
      <w:r w:rsidRPr="00365A7C">
        <w:t>ж) я полагаю, что моя способность к здравому смыслу поможет принять правильное решение;</w:t>
      </w:r>
    </w:p>
    <w:p w:rsidR="005D7799" w:rsidRPr="00365A7C" w:rsidRDefault="005D7799" w:rsidP="00365A7C">
      <w:pPr>
        <w:pStyle w:val="ListParagraph"/>
        <w:ind w:left="0" w:firstLine="709"/>
        <w:jc w:val="both"/>
      </w:pPr>
      <w:r w:rsidRPr="00365A7C">
        <w:t>з) на меня можно положиться в том, чтобы все основные работы были организованы.</w:t>
      </w:r>
    </w:p>
    <w:p w:rsidR="005D7799" w:rsidRPr="00365A7C" w:rsidRDefault="005D7799" w:rsidP="00365A7C">
      <w:pPr>
        <w:pStyle w:val="ListParagraph"/>
        <w:ind w:left="0" w:firstLine="709"/>
        <w:jc w:val="both"/>
        <w:rPr>
          <w:u w:val="single"/>
        </w:rPr>
      </w:pPr>
      <w:r w:rsidRPr="00365A7C">
        <w:rPr>
          <w:u w:val="single"/>
        </w:rPr>
        <w:t xml:space="preserve"> 4. В чем состоит характерный для меня подход к групповой работе?</w:t>
      </w:r>
    </w:p>
    <w:p w:rsidR="005D7799" w:rsidRPr="00365A7C" w:rsidRDefault="005D7799" w:rsidP="00365A7C">
      <w:pPr>
        <w:pStyle w:val="ListParagraph"/>
        <w:ind w:left="0" w:firstLine="709"/>
        <w:jc w:val="both"/>
      </w:pPr>
      <w:r w:rsidRPr="00365A7C">
        <w:t xml:space="preserve"> Варианты ответа:</w:t>
      </w:r>
    </w:p>
    <w:p w:rsidR="005D7799" w:rsidRPr="00365A7C" w:rsidRDefault="005D7799" w:rsidP="00365A7C">
      <w:pPr>
        <w:pStyle w:val="ListParagraph"/>
        <w:ind w:left="0" w:firstLine="709"/>
        <w:jc w:val="both"/>
      </w:pPr>
      <w:r w:rsidRPr="00365A7C">
        <w:t>а) у меня присутствуют желание и интерес лучше познакомиться с коллегами;</w:t>
      </w:r>
    </w:p>
    <w:p w:rsidR="005D7799" w:rsidRPr="00365A7C" w:rsidRDefault="005D7799" w:rsidP="00365A7C">
      <w:pPr>
        <w:pStyle w:val="ListParagraph"/>
        <w:ind w:left="0" w:firstLine="709"/>
        <w:jc w:val="both"/>
      </w:pPr>
      <w:r w:rsidRPr="00365A7C">
        <w:t>б) я не сопротивляюсь, если уделяется внимание точке зрения других, а моя позиция находится в меньшинстве;</w:t>
      </w:r>
    </w:p>
    <w:p w:rsidR="005D7799" w:rsidRPr="00365A7C" w:rsidRDefault="005D7799" w:rsidP="00365A7C">
      <w:pPr>
        <w:pStyle w:val="ListParagraph"/>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D7799" w:rsidRPr="00365A7C" w:rsidRDefault="005D7799" w:rsidP="00365A7C">
      <w:pPr>
        <w:pStyle w:val="ListParagraph"/>
        <w:ind w:left="0" w:firstLine="709"/>
        <w:jc w:val="both"/>
      </w:pPr>
      <w:r w:rsidRPr="00365A7C">
        <w:t>г) я думаю, у меня есть талант заставить всех работать, как только план запущен в действие;</w:t>
      </w:r>
    </w:p>
    <w:p w:rsidR="005D7799" w:rsidRPr="00365A7C" w:rsidRDefault="005D7799" w:rsidP="00365A7C">
      <w:pPr>
        <w:pStyle w:val="ListParagraph"/>
        <w:ind w:left="0" w:firstLine="709"/>
        <w:jc w:val="both"/>
      </w:pPr>
      <w:r w:rsidRPr="00365A7C">
        <w:t>д) для меня характерна черта избегать очевидного и выступать с чем-то неожиданным;</w:t>
      </w:r>
    </w:p>
    <w:p w:rsidR="005D7799" w:rsidRPr="00365A7C" w:rsidRDefault="005D7799" w:rsidP="00365A7C">
      <w:pPr>
        <w:pStyle w:val="ListParagraph"/>
        <w:ind w:left="0" w:firstLine="709"/>
        <w:jc w:val="both"/>
      </w:pPr>
      <w:r w:rsidRPr="00365A7C">
        <w:t>е) я постоянно совершенствую любую работу, которую выполняю;</w:t>
      </w:r>
    </w:p>
    <w:p w:rsidR="005D7799" w:rsidRPr="00365A7C" w:rsidRDefault="005D7799" w:rsidP="00365A7C">
      <w:pPr>
        <w:pStyle w:val="ListParagraph"/>
        <w:ind w:left="0" w:firstLine="709"/>
        <w:jc w:val="both"/>
      </w:pPr>
      <w:r w:rsidRPr="00365A7C">
        <w:t>ж) я готов расширять дружеское общение с коллегами вне работы;</w:t>
      </w:r>
    </w:p>
    <w:p w:rsidR="005D7799" w:rsidRPr="00365A7C" w:rsidRDefault="005D7799" w:rsidP="00365A7C">
      <w:pPr>
        <w:pStyle w:val="ListParagraph"/>
        <w:ind w:left="0" w:firstLine="709"/>
        <w:jc w:val="both"/>
      </w:pPr>
      <w:r w:rsidRPr="00365A7C">
        <w:t>з) до принятия решения я интересуюсь всеми точками зрения, поэтому не сомневаюсь в его правильности.</w:t>
      </w:r>
    </w:p>
    <w:p w:rsidR="005D7799" w:rsidRPr="00365A7C" w:rsidRDefault="005D7799" w:rsidP="00365A7C">
      <w:pPr>
        <w:pStyle w:val="ListParagraph"/>
        <w:ind w:left="0" w:firstLine="709"/>
        <w:jc w:val="both"/>
        <w:rPr>
          <w:u w:val="single"/>
        </w:rPr>
      </w:pPr>
      <w:r w:rsidRPr="00365A7C">
        <w:rPr>
          <w:u w:val="single"/>
        </w:rPr>
        <w:t xml:space="preserve"> 5. Почему я получаю удовлетворение от работы?</w:t>
      </w:r>
    </w:p>
    <w:p w:rsidR="005D7799" w:rsidRPr="00365A7C" w:rsidRDefault="005D7799" w:rsidP="00365A7C">
      <w:pPr>
        <w:pStyle w:val="ListParagraph"/>
        <w:ind w:left="0" w:firstLine="709"/>
        <w:jc w:val="both"/>
      </w:pPr>
      <w:r w:rsidRPr="00365A7C">
        <w:t>Варианты ответа:</w:t>
      </w:r>
    </w:p>
    <w:p w:rsidR="005D7799" w:rsidRPr="00365A7C" w:rsidRDefault="005D7799" w:rsidP="00365A7C">
      <w:pPr>
        <w:pStyle w:val="ListParagraph"/>
        <w:ind w:left="0" w:firstLine="709"/>
        <w:jc w:val="both"/>
      </w:pPr>
      <w:r w:rsidRPr="00365A7C">
        <w:t>а) мне нравится анализировать ситуации и взвешивать возможные альтернативы;</w:t>
      </w:r>
    </w:p>
    <w:p w:rsidR="005D7799" w:rsidRPr="00365A7C" w:rsidRDefault="005D7799" w:rsidP="00365A7C">
      <w:pPr>
        <w:pStyle w:val="ListParagraph"/>
        <w:ind w:left="0" w:firstLine="709"/>
        <w:jc w:val="both"/>
      </w:pPr>
      <w:r w:rsidRPr="00365A7C">
        <w:t>б) мне интересно находить практические решения проблем;</w:t>
      </w:r>
    </w:p>
    <w:p w:rsidR="005D7799" w:rsidRPr="00365A7C" w:rsidRDefault="005D7799" w:rsidP="00365A7C">
      <w:pPr>
        <w:pStyle w:val="ListParagraph"/>
        <w:ind w:left="0" w:firstLine="709"/>
        <w:jc w:val="both"/>
      </w:pPr>
      <w:r w:rsidRPr="00365A7C">
        <w:t>в) мне нравится чувствовать, что я способствую хорошим производственным отношениям;</w:t>
      </w:r>
    </w:p>
    <w:p w:rsidR="005D7799" w:rsidRPr="00365A7C" w:rsidRDefault="005D7799" w:rsidP="00365A7C">
      <w:pPr>
        <w:pStyle w:val="ListParagraph"/>
        <w:ind w:left="0" w:firstLine="709"/>
        <w:jc w:val="both"/>
      </w:pPr>
      <w:r w:rsidRPr="00365A7C">
        <w:t>г) я могу значительно влиять на решения;</w:t>
      </w:r>
    </w:p>
    <w:p w:rsidR="005D7799" w:rsidRPr="00365A7C" w:rsidRDefault="005D7799" w:rsidP="00365A7C">
      <w:pPr>
        <w:pStyle w:val="ListParagraph"/>
        <w:ind w:left="0" w:firstLine="709"/>
        <w:jc w:val="both"/>
      </w:pPr>
      <w:r w:rsidRPr="00365A7C">
        <w:t>д) я умею сходиться с людьми, которые могут предложить что-то новое;</w:t>
      </w:r>
    </w:p>
    <w:p w:rsidR="005D7799" w:rsidRPr="00365A7C" w:rsidRDefault="005D7799" w:rsidP="00365A7C">
      <w:pPr>
        <w:pStyle w:val="ListParagraph"/>
        <w:ind w:left="0" w:firstLine="709"/>
        <w:jc w:val="both"/>
      </w:pPr>
      <w:r w:rsidRPr="00365A7C">
        <w:t>е) я умею убедить людей согласиться на необходимые действия;</w:t>
      </w:r>
    </w:p>
    <w:p w:rsidR="005D7799" w:rsidRPr="00365A7C" w:rsidRDefault="005D7799" w:rsidP="00365A7C">
      <w:pPr>
        <w:pStyle w:val="ListParagraph"/>
        <w:ind w:left="0" w:firstLine="709"/>
        <w:jc w:val="both"/>
      </w:pPr>
      <w:r w:rsidRPr="00365A7C">
        <w:t>ж) поставив задачу, я полностью сосредотачиваюсь на данном виде деятельности;</w:t>
      </w:r>
    </w:p>
    <w:p w:rsidR="005D7799" w:rsidRPr="00365A7C" w:rsidRDefault="005D7799" w:rsidP="00365A7C">
      <w:pPr>
        <w:pStyle w:val="ListParagraph"/>
        <w:ind w:left="0" w:firstLine="709"/>
        <w:jc w:val="both"/>
      </w:pPr>
      <w:r w:rsidRPr="00365A7C">
        <w:t>з) мне нравится работать в области, где нужно напрягать воображение.</w:t>
      </w:r>
    </w:p>
    <w:p w:rsidR="005D7799" w:rsidRPr="00365A7C" w:rsidRDefault="005D7799" w:rsidP="00365A7C">
      <w:pPr>
        <w:pStyle w:val="ListParagraph"/>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D7799" w:rsidRPr="00365A7C" w:rsidRDefault="005D7799" w:rsidP="00365A7C">
      <w:pPr>
        <w:pStyle w:val="ListParagraph"/>
        <w:ind w:left="0" w:firstLine="709"/>
        <w:jc w:val="both"/>
      </w:pPr>
      <w:r w:rsidRPr="00365A7C">
        <w:t xml:space="preserve"> Варианты ответа:</w:t>
      </w:r>
    </w:p>
    <w:p w:rsidR="005D7799" w:rsidRPr="00365A7C" w:rsidRDefault="005D7799" w:rsidP="00365A7C">
      <w:pPr>
        <w:pStyle w:val="ListParagraph"/>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D7799" w:rsidRPr="00365A7C" w:rsidRDefault="005D7799" w:rsidP="00365A7C">
      <w:pPr>
        <w:pStyle w:val="ListParagraph"/>
        <w:ind w:left="0" w:firstLine="709"/>
        <w:jc w:val="both"/>
      </w:pPr>
      <w:r w:rsidRPr="00365A7C">
        <w:t>б) я был бы готов работать с тем, кто покажет самый позитивный подход;</w:t>
      </w:r>
    </w:p>
    <w:p w:rsidR="005D7799" w:rsidRPr="00365A7C" w:rsidRDefault="005D7799" w:rsidP="00365A7C">
      <w:pPr>
        <w:pStyle w:val="ListParagraph"/>
        <w:ind w:left="0" w:firstLine="709"/>
        <w:jc w:val="both"/>
      </w:pPr>
      <w:r w:rsidRPr="00365A7C">
        <w:t>в) я бы нашел способ уменьшения размеров проблемы, установив, какой вклад мог бы внести каждый;</w:t>
      </w:r>
    </w:p>
    <w:p w:rsidR="005D7799" w:rsidRPr="00365A7C" w:rsidRDefault="005D7799" w:rsidP="00365A7C">
      <w:pPr>
        <w:pStyle w:val="ListParagraph"/>
        <w:ind w:left="0" w:firstLine="709"/>
        <w:jc w:val="both"/>
      </w:pPr>
      <w:r w:rsidRPr="00365A7C">
        <w:t>г) присущая мне ответственность помогает гарантировать то, что работа будет выполнена вовремя;</w:t>
      </w:r>
    </w:p>
    <w:p w:rsidR="005D7799" w:rsidRPr="00365A7C" w:rsidRDefault="005D7799" w:rsidP="00365A7C">
      <w:pPr>
        <w:pStyle w:val="ListParagraph"/>
        <w:ind w:left="0" w:firstLine="709"/>
        <w:jc w:val="both"/>
      </w:pPr>
      <w:r w:rsidRPr="00365A7C">
        <w:t>д) я полагаю, что сохранил бы хладнокровие и способность мыслить объективно;</w:t>
      </w:r>
    </w:p>
    <w:p w:rsidR="005D7799" w:rsidRPr="00365A7C" w:rsidRDefault="005D7799" w:rsidP="00365A7C">
      <w:pPr>
        <w:pStyle w:val="ListParagraph"/>
        <w:ind w:left="0" w:firstLine="709"/>
        <w:jc w:val="both"/>
      </w:pPr>
      <w:r w:rsidRPr="00365A7C">
        <w:t>е) я бы шел к цели вопреки давлению;</w:t>
      </w:r>
    </w:p>
    <w:p w:rsidR="005D7799" w:rsidRPr="00365A7C" w:rsidRDefault="005D7799" w:rsidP="00365A7C">
      <w:pPr>
        <w:pStyle w:val="ListParagraph"/>
        <w:ind w:left="0" w:firstLine="709"/>
        <w:jc w:val="both"/>
      </w:pPr>
      <w:r w:rsidRPr="00365A7C">
        <w:t>ж) я был бы готов взять на себя руководство, если бы чувствовал, что группа не продвигается вперед;</w:t>
      </w:r>
    </w:p>
    <w:p w:rsidR="005D7799" w:rsidRPr="00365A7C" w:rsidRDefault="005D7799" w:rsidP="00365A7C">
      <w:pPr>
        <w:pStyle w:val="ListParagraph"/>
        <w:ind w:left="0" w:firstLine="709"/>
        <w:jc w:val="both"/>
      </w:pPr>
      <w:r w:rsidRPr="00365A7C">
        <w:t>з) я бы начал дискуссии для стимулирования новых мыслей и получения какого-либо результата.</w:t>
      </w:r>
    </w:p>
    <w:p w:rsidR="005D7799" w:rsidRPr="00365A7C" w:rsidRDefault="005D7799" w:rsidP="00365A7C">
      <w:pPr>
        <w:pStyle w:val="ListParagraph"/>
        <w:ind w:left="0" w:firstLine="709"/>
        <w:jc w:val="both"/>
        <w:rPr>
          <w:u w:val="single"/>
        </w:rPr>
      </w:pPr>
      <w:r w:rsidRPr="00365A7C">
        <w:rPr>
          <w:u w:val="single"/>
        </w:rPr>
        <w:t>7. Как я поступаю, когда работаю в группе и думаю об имеющихся у меня проблемах?</w:t>
      </w:r>
    </w:p>
    <w:p w:rsidR="005D7799" w:rsidRPr="00365A7C" w:rsidRDefault="005D7799" w:rsidP="00365A7C">
      <w:pPr>
        <w:pStyle w:val="ListParagraph"/>
        <w:ind w:left="0" w:firstLine="709"/>
        <w:jc w:val="both"/>
      </w:pPr>
      <w:r w:rsidRPr="00365A7C">
        <w:t xml:space="preserve"> Варианты ответа:</w:t>
      </w:r>
    </w:p>
    <w:p w:rsidR="005D7799" w:rsidRPr="00365A7C" w:rsidRDefault="005D7799" w:rsidP="00365A7C">
      <w:pPr>
        <w:pStyle w:val="ListParagraph"/>
        <w:ind w:left="0" w:firstLine="709"/>
        <w:jc w:val="both"/>
      </w:pPr>
      <w:r w:rsidRPr="00365A7C">
        <w:t>а) я склонен выказывать нетерпимость к тем, кто препятствует прогрессу;</w:t>
      </w:r>
    </w:p>
    <w:p w:rsidR="005D7799" w:rsidRPr="00365A7C" w:rsidRDefault="005D7799" w:rsidP="00365A7C">
      <w:pPr>
        <w:pStyle w:val="ListParagraph"/>
        <w:ind w:left="0" w:firstLine="709"/>
        <w:jc w:val="both"/>
      </w:pPr>
      <w:r w:rsidRPr="00365A7C">
        <w:t>б) возможно остальные критикуют меня за то, что я слишком аналитичен и недостаточно интуитивен;</w:t>
      </w:r>
    </w:p>
    <w:p w:rsidR="005D7799" w:rsidRPr="00365A7C" w:rsidRDefault="005D7799" w:rsidP="00365A7C">
      <w:pPr>
        <w:pStyle w:val="ListParagraph"/>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D7799" w:rsidRPr="00365A7C" w:rsidRDefault="005D7799" w:rsidP="00365A7C">
      <w:pPr>
        <w:pStyle w:val="ListParagraph"/>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D7799" w:rsidRPr="00365A7C" w:rsidRDefault="005D7799" w:rsidP="00365A7C">
      <w:pPr>
        <w:pStyle w:val="ListParagraph"/>
        <w:ind w:left="0" w:firstLine="709"/>
        <w:jc w:val="both"/>
      </w:pPr>
      <w:r w:rsidRPr="00365A7C">
        <w:t>д) мне трудно начинать что-либо делать, если не ясны цели;</w:t>
      </w:r>
    </w:p>
    <w:p w:rsidR="005D7799" w:rsidRPr="00365A7C" w:rsidRDefault="005D7799" w:rsidP="00365A7C">
      <w:pPr>
        <w:pStyle w:val="ListParagraph"/>
        <w:ind w:left="0" w:firstLine="709"/>
        <w:jc w:val="both"/>
      </w:pPr>
      <w:r w:rsidRPr="00365A7C">
        <w:t>е) иногда я не в состоянии объяснить и прояснить сложные вопросы, которые приходят мне в голову;</w:t>
      </w:r>
    </w:p>
    <w:p w:rsidR="005D7799" w:rsidRPr="00365A7C" w:rsidRDefault="005D7799" w:rsidP="00365A7C">
      <w:pPr>
        <w:pStyle w:val="ListParagraph"/>
        <w:ind w:left="0" w:firstLine="709"/>
        <w:jc w:val="both"/>
      </w:pPr>
      <w:r w:rsidRPr="00365A7C">
        <w:t>ж) я осознаю, что хочу от других того, что не умею делать сам;</w:t>
      </w:r>
    </w:p>
    <w:p w:rsidR="005D7799" w:rsidRPr="00365A7C" w:rsidRDefault="005D7799" w:rsidP="00365A7C">
      <w:pPr>
        <w:pStyle w:val="ListParagraph"/>
        <w:ind w:left="0" w:firstLine="709"/>
        <w:jc w:val="both"/>
      </w:pPr>
      <w:r w:rsidRPr="00365A7C">
        <w:t>з) я не решаюсь четко изложить мои доводы реальной оппозиции.</w:t>
      </w:r>
    </w:p>
    <w:p w:rsidR="005D7799" w:rsidRPr="00365A7C" w:rsidRDefault="005D7799" w:rsidP="00365A7C">
      <w:pPr>
        <w:pStyle w:val="ListParagraph"/>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D7799" w:rsidRPr="00365A7C" w:rsidRDefault="005D7799" w:rsidP="00365A7C">
      <w:pPr>
        <w:pStyle w:val="ListParagraph"/>
        <w:ind w:left="0" w:firstLine="709"/>
        <w:jc w:val="both"/>
        <w:rPr>
          <w:u w:val="single"/>
        </w:rPr>
      </w:pPr>
      <w:r w:rsidRPr="00365A7C">
        <w:rPr>
          <w:u w:val="single"/>
        </w:rPr>
        <w:t>Подведение итогов</w:t>
      </w:r>
    </w:p>
    <w:p w:rsidR="005D7799" w:rsidRPr="00365A7C" w:rsidRDefault="005D7799" w:rsidP="00365A7C">
      <w:pPr>
        <w:pStyle w:val="ListParagraph"/>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D7799" w:rsidRPr="00365A7C" w:rsidRDefault="005D7799" w:rsidP="00365A7C">
      <w:pPr>
        <w:pStyle w:val="ListParagraph"/>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D7799" w:rsidRDefault="005D7799" w:rsidP="00365A7C">
      <w:pPr>
        <w:pStyle w:val="ListParagraph"/>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D7799" w:rsidRPr="00365A7C" w:rsidRDefault="005D7799" w:rsidP="00365A7C">
      <w:pPr>
        <w:pStyle w:val="ListParagraph"/>
        <w:ind w:left="0" w:firstLine="709"/>
        <w:jc w:val="both"/>
      </w:pPr>
    </w:p>
    <w:p w:rsidR="005D7799" w:rsidRDefault="005D7799" w:rsidP="00365A7C">
      <w:pPr>
        <w:pStyle w:val="ListParagraph"/>
        <w:ind w:left="0" w:firstLine="709"/>
        <w:jc w:val="right"/>
      </w:pPr>
      <w:r w:rsidRPr="00365A7C">
        <w:t xml:space="preserve"> Таблица </w:t>
      </w:r>
      <w:r>
        <w:t>4</w:t>
      </w:r>
    </w:p>
    <w:p w:rsidR="005D7799" w:rsidRPr="00365A7C" w:rsidRDefault="005D7799" w:rsidP="00365A7C">
      <w:pPr>
        <w:pStyle w:val="ListParagraph"/>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154"/>
        <w:gridCol w:w="1145"/>
        <w:gridCol w:w="1131"/>
        <w:gridCol w:w="1131"/>
        <w:gridCol w:w="1131"/>
        <w:gridCol w:w="1131"/>
        <w:gridCol w:w="1131"/>
        <w:gridCol w:w="1131"/>
        <w:gridCol w:w="1131"/>
      </w:tblGrid>
      <w:tr w:rsidR="005D7799" w:rsidTr="00873E91">
        <w:tc>
          <w:tcPr>
            <w:tcW w:w="1154" w:type="dxa"/>
            <w:vMerge w:val="restart"/>
          </w:tcPr>
          <w:p w:rsidR="005D7799" w:rsidRDefault="005D7799" w:rsidP="00873E91">
            <w:pPr>
              <w:pStyle w:val="ListParagraph"/>
              <w:ind w:left="0"/>
              <w:jc w:val="both"/>
            </w:pPr>
            <w:r w:rsidRPr="00365A7C">
              <w:t>Вопросы</w:t>
            </w:r>
          </w:p>
        </w:tc>
        <w:tc>
          <w:tcPr>
            <w:tcW w:w="9062" w:type="dxa"/>
            <w:gridSpan w:val="8"/>
          </w:tcPr>
          <w:p w:rsidR="005D7799" w:rsidRDefault="005D7799" w:rsidP="00873E91">
            <w:pPr>
              <w:pStyle w:val="ListParagraph"/>
              <w:ind w:left="0"/>
              <w:jc w:val="center"/>
            </w:pPr>
            <w:r w:rsidRPr="00365A7C">
              <w:t>Типы ролей</w:t>
            </w:r>
          </w:p>
        </w:tc>
      </w:tr>
      <w:tr w:rsidR="005D7799" w:rsidTr="00873E91">
        <w:tc>
          <w:tcPr>
            <w:tcW w:w="1154" w:type="dxa"/>
            <w:vMerge/>
          </w:tcPr>
          <w:p w:rsidR="005D7799" w:rsidRDefault="005D7799" w:rsidP="00873E91">
            <w:pPr>
              <w:pStyle w:val="ListParagraph"/>
              <w:ind w:left="0"/>
              <w:jc w:val="center"/>
            </w:pPr>
          </w:p>
        </w:tc>
        <w:tc>
          <w:tcPr>
            <w:tcW w:w="1145" w:type="dxa"/>
          </w:tcPr>
          <w:p w:rsidR="005D7799" w:rsidRDefault="005D7799" w:rsidP="00873E91">
            <w:pPr>
              <w:pStyle w:val="ListParagraph"/>
              <w:ind w:left="0"/>
              <w:jc w:val="center"/>
            </w:pPr>
            <w:r w:rsidRPr="00365A7C">
              <w:t>И</w:t>
            </w:r>
          </w:p>
        </w:tc>
        <w:tc>
          <w:tcPr>
            <w:tcW w:w="1131" w:type="dxa"/>
          </w:tcPr>
          <w:p w:rsidR="005D7799" w:rsidRDefault="005D7799" w:rsidP="00873E91">
            <w:pPr>
              <w:pStyle w:val="ListParagraph"/>
              <w:ind w:left="0"/>
              <w:jc w:val="center"/>
            </w:pPr>
            <w:r w:rsidRPr="00365A7C">
              <w:t>П</w:t>
            </w:r>
          </w:p>
        </w:tc>
        <w:tc>
          <w:tcPr>
            <w:tcW w:w="1131" w:type="dxa"/>
          </w:tcPr>
          <w:p w:rsidR="005D7799" w:rsidRDefault="005D7799" w:rsidP="00873E91">
            <w:pPr>
              <w:pStyle w:val="ListParagraph"/>
              <w:ind w:left="0"/>
              <w:jc w:val="center"/>
            </w:pPr>
            <w:r w:rsidRPr="00365A7C">
              <w:t>Ф</w:t>
            </w:r>
          </w:p>
        </w:tc>
        <w:tc>
          <w:tcPr>
            <w:tcW w:w="1131" w:type="dxa"/>
          </w:tcPr>
          <w:p w:rsidR="005D7799" w:rsidRDefault="005D7799" w:rsidP="00873E91">
            <w:pPr>
              <w:pStyle w:val="ListParagraph"/>
              <w:ind w:left="0"/>
              <w:jc w:val="center"/>
            </w:pPr>
            <w:r w:rsidRPr="00365A7C">
              <w:t>М</w:t>
            </w:r>
          </w:p>
        </w:tc>
        <w:tc>
          <w:tcPr>
            <w:tcW w:w="1131" w:type="dxa"/>
          </w:tcPr>
          <w:p w:rsidR="005D7799" w:rsidRDefault="005D7799" w:rsidP="00873E91">
            <w:pPr>
              <w:pStyle w:val="ListParagraph"/>
              <w:ind w:left="0"/>
              <w:jc w:val="center"/>
            </w:pPr>
            <w:r w:rsidRPr="00365A7C">
              <w:t>Р</w:t>
            </w:r>
          </w:p>
        </w:tc>
        <w:tc>
          <w:tcPr>
            <w:tcW w:w="1131" w:type="dxa"/>
          </w:tcPr>
          <w:p w:rsidR="005D7799" w:rsidRDefault="005D7799" w:rsidP="00873E91">
            <w:pPr>
              <w:pStyle w:val="ListParagraph"/>
              <w:ind w:left="0"/>
              <w:jc w:val="center"/>
            </w:pPr>
            <w:r w:rsidRPr="00365A7C">
              <w:t>О</w:t>
            </w:r>
          </w:p>
        </w:tc>
        <w:tc>
          <w:tcPr>
            <w:tcW w:w="1131" w:type="dxa"/>
          </w:tcPr>
          <w:p w:rsidR="005D7799" w:rsidRDefault="005D7799" w:rsidP="00873E91">
            <w:pPr>
              <w:pStyle w:val="ListParagraph"/>
              <w:ind w:left="0"/>
              <w:jc w:val="center"/>
            </w:pPr>
            <w:r w:rsidRPr="00365A7C">
              <w:t>К</w:t>
            </w:r>
          </w:p>
        </w:tc>
        <w:tc>
          <w:tcPr>
            <w:tcW w:w="1131" w:type="dxa"/>
          </w:tcPr>
          <w:p w:rsidR="005D7799" w:rsidRDefault="005D7799" w:rsidP="00873E91">
            <w:pPr>
              <w:pStyle w:val="ListParagraph"/>
              <w:ind w:left="0"/>
              <w:jc w:val="center"/>
            </w:pPr>
            <w:r w:rsidRPr="00365A7C">
              <w:t>Д</w:t>
            </w:r>
          </w:p>
        </w:tc>
      </w:tr>
      <w:tr w:rsidR="005D7799" w:rsidTr="00873E91">
        <w:tc>
          <w:tcPr>
            <w:tcW w:w="1154" w:type="dxa"/>
          </w:tcPr>
          <w:p w:rsidR="005D7799" w:rsidRDefault="005D7799" w:rsidP="00873E91">
            <w:pPr>
              <w:pStyle w:val="ListParagraph"/>
              <w:ind w:left="0"/>
              <w:jc w:val="center"/>
            </w:pPr>
            <w:r>
              <w:t>1</w:t>
            </w:r>
          </w:p>
        </w:tc>
        <w:tc>
          <w:tcPr>
            <w:tcW w:w="1145" w:type="dxa"/>
          </w:tcPr>
          <w:p w:rsidR="005D7799" w:rsidRDefault="005D7799" w:rsidP="00873E91">
            <w:pPr>
              <w:pStyle w:val="ListParagraph"/>
              <w:ind w:left="0"/>
              <w:jc w:val="center"/>
            </w:pPr>
            <w:r w:rsidRPr="00365A7C">
              <w:t>ж</w:t>
            </w:r>
            <w:r w:rsidRPr="00365A7C">
              <w:tab/>
            </w:r>
          </w:p>
        </w:tc>
        <w:tc>
          <w:tcPr>
            <w:tcW w:w="1131" w:type="dxa"/>
          </w:tcPr>
          <w:p w:rsidR="005D7799" w:rsidRDefault="005D7799" w:rsidP="00873E91">
            <w:pPr>
              <w:pStyle w:val="ListParagraph"/>
              <w:ind w:left="0"/>
              <w:jc w:val="center"/>
            </w:pPr>
            <w:r w:rsidRPr="00365A7C">
              <w:t>г</w:t>
            </w:r>
          </w:p>
        </w:tc>
        <w:tc>
          <w:tcPr>
            <w:tcW w:w="1131" w:type="dxa"/>
          </w:tcPr>
          <w:p w:rsidR="005D7799" w:rsidRDefault="005D7799" w:rsidP="00873E91">
            <w:pPr>
              <w:pStyle w:val="ListParagraph"/>
              <w:ind w:left="0"/>
              <w:jc w:val="center"/>
            </w:pPr>
            <w:r w:rsidRPr="00365A7C">
              <w:t>е</w:t>
            </w:r>
          </w:p>
        </w:tc>
        <w:tc>
          <w:tcPr>
            <w:tcW w:w="1131" w:type="dxa"/>
          </w:tcPr>
          <w:p w:rsidR="005D7799" w:rsidRDefault="005D7799" w:rsidP="00873E91">
            <w:pPr>
              <w:pStyle w:val="ListParagraph"/>
              <w:ind w:left="0"/>
              <w:jc w:val="center"/>
            </w:pPr>
            <w:r w:rsidRPr="00365A7C">
              <w:t>в</w:t>
            </w:r>
          </w:p>
        </w:tc>
        <w:tc>
          <w:tcPr>
            <w:tcW w:w="1131"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з</w:t>
            </w:r>
          </w:p>
        </w:tc>
        <w:tc>
          <w:tcPr>
            <w:tcW w:w="1131" w:type="dxa"/>
          </w:tcPr>
          <w:p w:rsidR="005D7799" w:rsidRDefault="005D7799" w:rsidP="00873E91">
            <w:pPr>
              <w:pStyle w:val="ListParagraph"/>
              <w:ind w:left="0"/>
              <w:jc w:val="center"/>
            </w:pPr>
            <w:r w:rsidRPr="00365A7C">
              <w:t>б</w:t>
            </w:r>
          </w:p>
        </w:tc>
        <w:tc>
          <w:tcPr>
            <w:tcW w:w="1131" w:type="dxa"/>
          </w:tcPr>
          <w:p w:rsidR="005D7799" w:rsidRDefault="005D7799" w:rsidP="00873E91">
            <w:pPr>
              <w:pStyle w:val="ListParagraph"/>
              <w:ind w:left="0"/>
              <w:jc w:val="center"/>
            </w:pPr>
            <w:r w:rsidRPr="00365A7C">
              <w:t>д</w:t>
            </w:r>
          </w:p>
        </w:tc>
      </w:tr>
      <w:tr w:rsidR="005D7799" w:rsidTr="00873E91">
        <w:tc>
          <w:tcPr>
            <w:tcW w:w="1154" w:type="dxa"/>
          </w:tcPr>
          <w:p w:rsidR="005D7799" w:rsidRDefault="005D7799" w:rsidP="00873E91">
            <w:pPr>
              <w:pStyle w:val="ListParagraph"/>
              <w:ind w:left="0"/>
              <w:jc w:val="center"/>
            </w:pPr>
            <w:r>
              <w:t>2</w:t>
            </w:r>
          </w:p>
        </w:tc>
        <w:tc>
          <w:tcPr>
            <w:tcW w:w="1145"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б</w:t>
            </w:r>
            <w:r w:rsidRPr="00365A7C">
              <w:tab/>
            </w:r>
          </w:p>
        </w:tc>
        <w:tc>
          <w:tcPr>
            <w:tcW w:w="1131" w:type="dxa"/>
          </w:tcPr>
          <w:p w:rsidR="005D7799" w:rsidRDefault="005D7799" w:rsidP="00873E91">
            <w:pPr>
              <w:pStyle w:val="ListParagraph"/>
              <w:ind w:left="0"/>
              <w:jc w:val="center"/>
            </w:pPr>
            <w:r w:rsidRPr="00365A7C">
              <w:t>д</w:t>
            </w:r>
          </w:p>
        </w:tc>
        <w:tc>
          <w:tcPr>
            <w:tcW w:w="1131" w:type="dxa"/>
          </w:tcPr>
          <w:p w:rsidR="005D7799" w:rsidRDefault="005D7799" w:rsidP="00873E91">
            <w:pPr>
              <w:pStyle w:val="ListParagraph"/>
              <w:ind w:left="0"/>
              <w:jc w:val="center"/>
            </w:pPr>
            <w:r w:rsidRPr="00365A7C">
              <w:t>ж</w:t>
            </w:r>
          </w:p>
        </w:tc>
        <w:tc>
          <w:tcPr>
            <w:tcW w:w="1131" w:type="dxa"/>
          </w:tcPr>
          <w:p w:rsidR="005D7799" w:rsidRDefault="005D7799" w:rsidP="00873E91">
            <w:pPr>
              <w:pStyle w:val="ListParagraph"/>
              <w:ind w:left="0"/>
              <w:jc w:val="center"/>
            </w:pPr>
            <w:r w:rsidRPr="00365A7C">
              <w:t>в</w:t>
            </w:r>
          </w:p>
        </w:tc>
        <w:tc>
          <w:tcPr>
            <w:tcW w:w="1131" w:type="dxa"/>
          </w:tcPr>
          <w:p w:rsidR="005D7799" w:rsidRDefault="005D7799" w:rsidP="00873E91">
            <w:pPr>
              <w:pStyle w:val="ListParagraph"/>
              <w:ind w:left="0"/>
              <w:jc w:val="center"/>
            </w:pPr>
            <w:r w:rsidRPr="00365A7C">
              <w:t>г</w:t>
            </w:r>
          </w:p>
        </w:tc>
        <w:tc>
          <w:tcPr>
            <w:tcW w:w="1131" w:type="dxa"/>
          </w:tcPr>
          <w:p w:rsidR="005D7799" w:rsidRDefault="005D7799" w:rsidP="00873E91">
            <w:pPr>
              <w:pStyle w:val="ListParagraph"/>
              <w:ind w:left="0"/>
              <w:jc w:val="center"/>
            </w:pPr>
            <w:r w:rsidRPr="00365A7C">
              <w:t>е</w:t>
            </w:r>
          </w:p>
        </w:tc>
        <w:tc>
          <w:tcPr>
            <w:tcW w:w="1131" w:type="dxa"/>
          </w:tcPr>
          <w:p w:rsidR="005D7799" w:rsidRDefault="005D7799" w:rsidP="00873E91">
            <w:pPr>
              <w:pStyle w:val="ListParagraph"/>
              <w:ind w:left="0"/>
              <w:jc w:val="center"/>
            </w:pPr>
            <w:r w:rsidRPr="00365A7C">
              <w:t>з</w:t>
            </w:r>
          </w:p>
        </w:tc>
      </w:tr>
      <w:tr w:rsidR="005D7799" w:rsidTr="00873E91">
        <w:tc>
          <w:tcPr>
            <w:tcW w:w="1154" w:type="dxa"/>
          </w:tcPr>
          <w:p w:rsidR="005D7799" w:rsidRDefault="005D7799" w:rsidP="00873E91">
            <w:pPr>
              <w:pStyle w:val="ListParagraph"/>
              <w:ind w:left="0"/>
              <w:jc w:val="center"/>
            </w:pPr>
            <w:r>
              <w:t>3</w:t>
            </w:r>
          </w:p>
        </w:tc>
        <w:tc>
          <w:tcPr>
            <w:tcW w:w="1145" w:type="dxa"/>
          </w:tcPr>
          <w:p w:rsidR="005D7799" w:rsidRDefault="005D7799" w:rsidP="00873E91">
            <w:pPr>
              <w:pStyle w:val="ListParagraph"/>
              <w:ind w:left="0"/>
              <w:jc w:val="center"/>
            </w:pPr>
            <w:r w:rsidRPr="00365A7C">
              <w:t>з</w:t>
            </w:r>
          </w:p>
        </w:tc>
        <w:tc>
          <w:tcPr>
            <w:tcW w:w="1131"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в</w:t>
            </w:r>
          </w:p>
        </w:tc>
        <w:tc>
          <w:tcPr>
            <w:tcW w:w="1131" w:type="dxa"/>
          </w:tcPr>
          <w:p w:rsidR="005D7799" w:rsidRDefault="005D7799" w:rsidP="00873E91">
            <w:pPr>
              <w:pStyle w:val="ListParagraph"/>
              <w:ind w:left="0"/>
              <w:jc w:val="center"/>
            </w:pPr>
            <w:r w:rsidRPr="00365A7C">
              <w:t>г</w:t>
            </w:r>
          </w:p>
        </w:tc>
        <w:tc>
          <w:tcPr>
            <w:tcW w:w="1131" w:type="dxa"/>
          </w:tcPr>
          <w:p w:rsidR="005D7799" w:rsidRDefault="005D7799" w:rsidP="00873E91">
            <w:pPr>
              <w:pStyle w:val="ListParagraph"/>
              <w:ind w:left="0"/>
              <w:jc w:val="center"/>
            </w:pPr>
            <w:r w:rsidRPr="00365A7C">
              <w:t>е</w:t>
            </w:r>
          </w:p>
        </w:tc>
        <w:tc>
          <w:tcPr>
            <w:tcW w:w="1131" w:type="dxa"/>
          </w:tcPr>
          <w:p w:rsidR="005D7799" w:rsidRDefault="005D7799" w:rsidP="00873E91">
            <w:pPr>
              <w:pStyle w:val="ListParagraph"/>
              <w:ind w:left="0"/>
              <w:jc w:val="center"/>
            </w:pPr>
            <w:r w:rsidRPr="00365A7C">
              <w:t>ж</w:t>
            </w:r>
          </w:p>
        </w:tc>
        <w:tc>
          <w:tcPr>
            <w:tcW w:w="1131" w:type="dxa"/>
          </w:tcPr>
          <w:p w:rsidR="005D7799" w:rsidRDefault="005D7799" w:rsidP="00873E91">
            <w:pPr>
              <w:pStyle w:val="ListParagraph"/>
              <w:ind w:left="0"/>
              <w:jc w:val="center"/>
            </w:pPr>
            <w:r w:rsidRPr="00365A7C">
              <w:t>д</w:t>
            </w:r>
          </w:p>
        </w:tc>
        <w:tc>
          <w:tcPr>
            <w:tcW w:w="1131" w:type="dxa"/>
          </w:tcPr>
          <w:p w:rsidR="005D7799" w:rsidRDefault="005D7799" w:rsidP="00873E91">
            <w:pPr>
              <w:pStyle w:val="ListParagraph"/>
              <w:ind w:left="0"/>
              <w:jc w:val="center"/>
            </w:pPr>
            <w:r w:rsidRPr="00365A7C">
              <w:t>б</w:t>
            </w:r>
          </w:p>
        </w:tc>
      </w:tr>
      <w:tr w:rsidR="005D7799" w:rsidTr="00873E91">
        <w:tc>
          <w:tcPr>
            <w:tcW w:w="1154" w:type="dxa"/>
          </w:tcPr>
          <w:p w:rsidR="005D7799" w:rsidRDefault="005D7799" w:rsidP="00873E91">
            <w:pPr>
              <w:pStyle w:val="ListParagraph"/>
              <w:ind w:left="0"/>
              <w:jc w:val="center"/>
            </w:pPr>
            <w:r>
              <w:t>4</w:t>
            </w:r>
          </w:p>
        </w:tc>
        <w:tc>
          <w:tcPr>
            <w:tcW w:w="1145" w:type="dxa"/>
          </w:tcPr>
          <w:p w:rsidR="005D7799" w:rsidRDefault="005D7799" w:rsidP="00873E91">
            <w:pPr>
              <w:pStyle w:val="ListParagraph"/>
              <w:ind w:left="0"/>
              <w:jc w:val="center"/>
            </w:pPr>
            <w:r w:rsidRPr="00365A7C">
              <w:t>г</w:t>
            </w:r>
          </w:p>
        </w:tc>
        <w:tc>
          <w:tcPr>
            <w:tcW w:w="1131" w:type="dxa"/>
          </w:tcPr>
          <w:p w:rsidR="005D7799" w:rsidRDefault="005D7799" w:rsidP="00873E91">
            <w:pPr>
              <w:pStyle w:val="ListParagraph"/>
              <w:ind w:left="0"/>
              <w:jc w:val="center"/>
            </w:pPr>
            <w:r w:rsidRPr="00365A7C">
              <w:t>з</w:t>
            </w:r>
          </w:p>
        </w:tc>
        <w:tc>
          <w:tcPr>
            <w:tcW w:w="1131" w:type="dxa"/>
          </w:tcPr>
          <w:p w:rsidR="005D7799" w:rsidRDefault="005D7799" w:rsidP="00873E91">
            <w:pPr>
              <w:pStyle w:val="ListParagraph"/>
              <w:ind w:left="0"/>
              <w:jc w:val="center"/>
            </w:pPr>
            <w:r w:rsidRPr="00365A7C">
              <w:t>б</w:t>
            </w:r>
          </w:p>
        </w:tc>
        <w:tc>
          <w:tcPr>
            <w:tcW w:w="1131" w:type="dxa"/>
          </w:tcPr>
          <w:p w:rsidR="005D7799" w:rsidRDefault="005D7799" w:rsidP="00873E91">
            <w:pPr>
              <w:pStyle w:val="ListParagraph"/>
              <w:ind w:left="0"/>
              <w:jc w:val="center"/>
            </w:pPr>
            <w:r w:rsidRPr="00365A7C">
              <w:t>д</w:t>
            </w:r>
          </w:p>
        </w:tc>
        <w:tc>
          <w:tcPr>
            <w:tcW w:w="1131" w:type="dxa"/>
          </w:tcPr>
          <w:p w:rsidR="005D7799" w:rsidRDefault="005D7799" w:rsidP="00873E91">
            <w:pPr>
              <w:pStyle w:val="ListParagraph"/>
              <w:ind w:left="0"/>
              <w:jc w:val="center"/>
            </w:pPr>
            <w:r w:rsidRPr="00365A7C">
              <w:t>ж</w:t>
            </w:r>
          </w:p>
        </w:tc>
        <w:tc>
          <w:tcPr>
            <w:tcW w:w="1131" w:type="dxa"/>
          </w:tcPr>
          <w:p w:rsidR="005D7799" w:rsidRDefault="005D7799" w:rsidP="00873E91">
            <w:pPr>
              <w:pStyle w:val="ListParagraph"/>
              <w:ind w:left="0"/>
              <w:jc w:val="center"/>
            </w:pPr>
            <w:r w:rsidRPr="00365A7C">
              <w:t>в</w:t>
            </w:r>
          </w:p>
        </w:tc>
        <w:tc>
          <w:tcPr>
            <w:tcW w:w="1131"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е</w:t>
            </w:r>
          </w:p>
        </w:tc>
      </w:tr>
      <w:tr w:rsidR="005D7799" w:rsidTr="00873E91">
        <w:tc>
          <w:tcPr>
            <w:tcW w:w="1154" w:type="dxa"/>
          </w:tcPr>
          <w:p w:rsidR="005D7799" w:rsidRDefault="005D7799" w:rsidP="00873E91">
            <w:pPr>
              <w:pStyle w:val="ListParagraph"/>
              <w:ind w:left="0"/>
              <w:jc w:val="center"/>
            </w:pPr>
            <w:r>
              <w:t>5</w:t>
            </w:r>
          </w:p>
        </w:tc>
        <w:tc>
          <w:tcPr>
            <w:tcW w:w="1145" w:type="dxa"/>
          </w:tcPr>
          <w:p w:rsidR="005D7799" w:rsidRDefault="005D7799" w:rsidP="00873E91">
            <w:pPr>
              <w:pStyle w:val="ListParagraph"/>
              <w:ind w:left="0"/>
              <w:jc w:val="center"/>
            </w:pPr>
            <w:r w:rsidRPr="00365A7C">
              <w:t>б</w:t>
            </w:r>
          </w:p>
        </w:tc>
        <w:tc>
          <w:tcPr>
            <w:tcW w:w="1131" w:type="dxa"/>
          </w:tcPr>
          <w:p w:rsidR="005D7799" w:rsidRDefault="005D7799" w:rsidP="00873E91">
            <w:pPr>
              <w:pStyle w:val="ListParagraph"/>
              <w:ind w:left="0"/>
              <w:jc w:val="center"/>
            </w:pPr>
            <w:r w:rsidRPr="00365A7C">
              <w:t>е</w:t>
            </w:r>
          </w:p>
        </w:tc>
        <w:tc>
          <w:tcPr>
            <w:tcW w:w="1131" w:type="dxa"/>
          </w:tcPr>
          <w:p w:rsidR="005D7799" w:rsidRDefault="005D7799" w:rsidP="00873E91">
            <w:pPr>
              <w:pStyle w:val="ListParagraph"/>
              <w:ind w:left="0"/>
              <w:jc w:val="center"/>
            </w:pPr>
            <w:r w:rsidRPr="00365A7C">
              <w:t>г</w:t>
            </w:r>
          </w:p>
        </w:tc>
        <w:tc>
          <w:tcPr>
            <w:tcW w:w="1131" w:type="dxa"/>
          </w:tcPr>
          <w:p w:rsidR="005D7799" w:rsidRDefault="005D7799" w:rsidP="00873E91">
            <w:pPr>
              <w:pStyle w:val="ListParagraph"/>
              <w:ind w:left="0"/>
              <w:jc w:val="center"/>
            </w:pPr>
            <w:r w:rsidRPr="00365A7C">
              <w:t>з</w:t>
            </w:r>
          </w:p>
        </w:tc>
        <w:tc>
          <w:tcPr>
            <w:tcW w:w="1131" w:type="dxa"/>
          </w:tcPr>
          <w:p w:rsidR="005D7799" w:rsidRDefault="005D7799" w:rsidP="00873E91">
            <w:pPr>
              <w:pStyle w:val="ListParagraph"/>
              <w:ind w:left="0"/>
              <w:jc w:val="center"/>
            </w:pPr>
            <w:r w:rsidRPr="00365A7C">
              <w:t>д</w:t>
            </w:r>
          </w:p>
        </w:tc>
        <w:tc>
          <w:tcPr>
            <w:tcW w:w="1131"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в</w:t>
            </w:r>
          </w:p>
        </w:tc>
        <w:tc>
          <w:tcPr>
            <w:tcW w:w="1131" w:type="dxa"/>
          </w:tcPr>
          <w:p w:rsidR="005D7799" w:rsidRDefault="005D7799" w:rsidP="00873E91">
            <w:pPr>
              <w:pStyle w:val="ListParagraph"/>
              <w:ind w:left="0"/>
              <w:jc w:val="center"/>
            </w:pPr>
            <w:r w:rsidRPr="00365A7C">
              <w:t>ж</w:t>
            </w:r>
          </w:p>
        </w:tc>
      </w:tr>
      <w:tr w:rsidR="005D7799" w:rsidTr="00873E91">
        <w:tc>
          <w:tcPr>
            <w:tcW w:w="1154" w:type="dxa"/>
          </w:tcPr>
          <w:p w:rsidR="005D7799" w:rsidRDefault="005D7799" w:rsidP="00873E91">
            <w:pPr>
              <w:pStyle w:val="ListParagraph"/>
              <w:ind w:left="0"/>
              <w:jc w:val="center"/>
            </w:pPr>
            <w:r>
              <w:t>6</w:t>
            </w:r>
          </w:p>
        </w:tc>
        <w:tc>
          <w:tcPr>
            <w:tcW w:w="1145" w:type="dxa"/>
          </w:tcPr>
          <w:p w:rsidR="005D7799" w:rsidRDefault="005D7799" w:rsidP="00873E91">
            <w:pPr>
              <w:pStyle w:val="ListParagraph"/>
              <w:ind w:left="0"/>
              <w:jc w:val="center"/>
            </w:pPr>
            <w:r w:rsidRPr="00365A7C">
              <w:t>е</w:t>
            </w:r>
          </w:p>
        </w:tc>
        <w:tc>
          <w:tcPr>
            <w:tcW w:w="1131" w:type="dxa"/>
          </w:tcPr>
          <w:p w:rsidR="005D7799" w:rsidRDefault="005D7799" w:rsidP="00873E91">
            <w:pPr>
              <w:pStyle w:val="ListParagraph"/>
              <w:ind w:left="0"/>
              <w:jc w:val="center"/>
            </w:pPr>
            <w:r w:rsidRPr="00365A7C">
              <w:t>в</w:t>
            </w:r>
          </w:p>
        </w:tc>
        <w:tc>
          <w:tcPr>
            <w:tcW w:w="1131" w:type="dxa"/>
          </w:tcPr>
          <w:p w:rsidR="005D7799" w:rsidRDefault="005D7799" w:rsidP="00873E91">
            <w:pPr>
              <w:pStyle w:val="ListParagraph"/>
              <w:ind w:left="0"/>
              <w:jc w:val="center"/>
            </w:pPr>
            <w:r w:rsidRPr="00365A7C">
              <w:t>ж</w:t>
            </w:r>
          </w:p>
        </w:tc>
        <w:tc>
          <w:tcPr>
            <w:tcW w:w="1131"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з</w:t>
            </w:r>
          </w:p>
        </w:tc>
        <w:tc>
          <w:tcPr>
            <w:tcW w:w="1131" w:type="dxa"/>
          </w:tcPr>
          <w:p w:rsidR="005D7799" w:rsidRDefault="005D7799" w:rsidP="00873E91">
            <w:pPr>
              <w:pStyle w:val="ListParagraph"/>
              <w:ind w:left="0"/>
              <w:jc w:val="center"/>
            </w:pPr>
            <w:r w:rsidRPr="00365A7C">
              <w:t>д</w:t>
            </w:r>
          </w:p>
        </w:tc>
        <w:tc>
          <w:tcPr>
            <w:tcW w:w="1131" w:type="dxa"/>
          </w:tcPr>
          <w:p w:rsidR="005D7799" w:rsidRDefault="005D7799" w:rsidP="00873E91">
            <w:pPr>
              <w:pStyle w:val="ListParagraph"/>
              <w:ind w:left="0"/>
              <w:jc w:val="center"/>
            </w:pPr>
            <w:r w:rsidRPr="00365A7C">
              <w:t>б</w:t>
            </w:r>
          </w:p>
        </w:tc>
        <w:tc>
          <w:tcPr>
            <w:tcW w:w="1131" w:type="dxa"/>
          </w:tcPr>
          <w:p w:rsidR="005D7799" w:rsidRDefault="005D7799" w:rsidP="00873E91">
            <w:pPr>
              <w:pStyle w:val="ListParagraph"/>
              <w:ind w:left="0"/>
              <w:jc w:val="center"/>
            </w:pPr>
            <w:r w:rsidRPr="00365A7C">
              <w:t>г</w:t>
            </w:r>
          </w:p>
        </w:tc>
      </w:tr>
      <w:tr w:rsidR="005D7799" w:rsidTr="00873E91">
        <w:tc>
          <w:tcPr>
            <w:tcW w:w="1154" w:type="dxa"/>
          </w:tcPr>
          <w:p w:rsidR="005D7799" w:rsidRDefault="005D7799" w:rsidP="00873E91">
            <w:pPr>
              <w:pStyle w:val="ListParagraph"/>
              <w:ind w:left="0"/>
              <w:jc w:val="center"/>
            </w:pPr>
            <w:r>
              <w:t>7</w:t>
            </w:r>
          </w:p>
        </w:tc>
        <w:tc>
          <w:tcPr>
            <w:tcW w:w="1145" w:type="dxa"/>
          </w:tcPr>
          <w:p w:rsidR="005D7799" w:rsidRDefault="005D7799" w:rsidP="00873E91">
            <w:pPr>
              <w:pStyle w:val="ListParagraph"/>
              <w:ind w:left="0"/>
              <w:jc w:val="center"/>
            </w:pPr>
            <w:r w:rsidRPr="00365A7C">
              <w:t>д</w:t>
            </w:r>
          </w:p>
        </w:tc>
        <w:tc>
          <w:tcPr>
            <w:tcW w:w="1131" w:type="dxa"/>
          </w:tcPr>
          <w:p w:rsidR="005D7799" w:rsidRDefault="005D7799" w:rsidP="00873E91">
            <w:pPr>
              <w:pStyle w:val="ListParagraph"/>
              <w:ind w:left="0"/>
              <w:jc w:val="center"/>
            </w:pPr>
            <w:r w:rsidRPr="00365A7C">
              <w:t>ж</w:t>
            </w:r>
          </w:p>
        </w:tc>
        <w:tc>
          <w:tcPr>
            <w:tcW w:w="1131" w:type="dxa"/>
          </w:tcPr>
          <w:p w:rsidR="005D7799" w:rsidRDefault="005D7799" w:rsidP="00873E91">
            <w:pPr>
              <w:pStyle w:val="ListParagraph"/>
              <w:ind w:left="0"/>
              <w:jc w:val="center"/>
            </w:pPr>
            <w:r w:rsidRPr="00365A7C">
              <w:t>а</w:t>
            </w:r>
          </w:p>
        </w:tc>
        <w:tc>
          <w:tcPr>
            <w:tcW w:w="1131" w:type="dxa"/>
          </w:tcPr>
          <w:p w:rsidR="005D7799" w:rsidRDefault="005D7799" w:rsidP="00873E91">
            <w:pPr>
              <w:pStyle w:val="ListParagraph"/>
              <w:ind w:left="0"/>
              <w:jc w:val="center"/>
            </w:pPr>
            <w:r w:rsidRPr="00365A7C">
              <w:t>е</w:t>
            </w:r>
          </w:p>
        </w:tc>
        <w:tc>
          <w:tcPr>
            <w:tcW w:w="1131" w:type="dxa"/>
          </w:tcPr>
          <w:p w:rsidR="005D7799" w:rsidRDefault="005D7799" w:rsidP="00873E91">
            <w:pPr>
              <w:pStyle w:val="ListParagraph"/>
              <w:ind w:left="0"/>
              <w:jc w:val="center"/>
            </w:pPr>
            <w:r w:rsidRPr="00365A7C">
              <w:t>г</w:t>
            </w:r>
          </w:p>
        </w:tc>
        <w:tc>
          <w:tcPr>
            <w:tcW w:w="1131" w:type="dxa"/>
          </w:tcPr>
          <w:p w:rsidR="005D7799" w:rsidRDefault="005D7799" w:rsidP="00873E91">
            <w:pPr>
              <w:pStyle w:val="ListParagraph"/>
              <w:ind w:left="0"/>
              <w:jc w:val="center"/>
            </w:pPr>
            <w:r w:rsidRPr="00365A7C">
              <w:t>б</w:t>
            </w:r>
          </w:p>
        </w:tc>
        <w:tc>
          <w:tcPr>
            <w:tcW w:w="1131" w:type="dxa"/>
          </w:tcPr>
          <w:p w:rsidR="005D7799" w:rsidRDefault="005D7799" w:rsidP="00873E91">
            <w:pPr>
              <w:pStyle w:val="ListParagraph"/>
              <w:ind w:left="0"/>
              <w:jc w:val="center"/>
            </w:pPr>
            <w:r w:rsidRPr="00365A7C">
              <w:t>з</w:t>
            </w:r>
          </w:p>
        </w:tc>
        <w:tc>
          <w:tcPr>
            <w:tcW w:w="1131" w:type="dxa"/>
          </w:tcPr>
          <w:p w:rsidR="005D7799" w:rsidRDefault="005D7799" w:rsidP="00873E91">
            <w:pPr>
              <w:pStyle w:val="ListParagraph"/>
              <w:ind w:left="0"/>
              <w:jc w:val="center"/>
            </w:pPr>
            <w:r w:rsidRPr="00365A7C">
              <w:t>в</w:t>
            </w:r>
          </w:p>
        </w:tc>
      </w:tr>
      <w:tr w:rsidR="005D7799" w:rsidTr="00873E91">
        <w:tc>
          <w:tcPr>
            <w:tcW w:w="1154" w:type="dxa"/>
          </w:tcPr>
          <w:p w:rsidR="005D7799" w:rsidRDefault="005D7799" w:rsidP="00873E91">
            <w:pPr>
              <w:pStyle w:val="ListParagraph"/>
              <w:ind w:left="0"/>
              <w:jc w:val="center"/>
            </w:pPr>
            <w:r w:rsidRPr="00365A7C">
              <w:t>Итого</w:t>
            </w:r>
          </w:p>
        </w:tc>
        <w:tc>
          <w:tcPr>
            <w:tcW w:w="1145"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c>
          <w:tcPr>
            <w:tcW w:w="1131" w:type="dxa"/>
          </w:tcPr>
          <w:p w:rsidR="005D7799" w:rsidRDefault="005D7799" w:rsidP="00873E91">
            <w:pPr>
              <w:pStyle w:val="ListParagraph"/>
              <w:ind w:left="0"/>
              <w:jc w:val="center"/>
            </w:pPr>
          </w:p>
        </w:tc>
      </w:tr>
    </w:tbl>
    <w:p w:rsidR="005D7799" w:rsidRPr="00365A7C" w:rsidRDefault="005D7799" w:rsidP="00365A7C">
      <w:pPr>
        <w:pStyle w:val="ListParagraph"/>
        <w:ind w:left="0" w:firstLine="709"/>
        <w:jc w:val="both"/>
      </w:pPr>
      <w:r w:rsidRPr="00365A7C">
        <w:tab/>
        <w:t>Типы ролей в команде по Белбину (таблица 5)</w:t>
      </w:r>
    </w:p>
    <w:p w:rsidR="005D7799" w:rsidRDefault="005D7799" w:rsidP="0099039C">
      <w:pPr>
        <w:pStyle w:val="ListParagraph"/>
        <w:ind w:left="0" w:firstLine="709"/>
        <w:jc w:val="right"/>
      </w:pPr>
    </w:p>
    <w:p w:rsidR="005D7799" w:rsidRDefault="005D7799" w:rsidP="0099039C">
      <w:pPr>
        <w:pStyle w:val="ListParagraph"/>
        <w:ind w:left="0" w:firstLine="709"/>
        <w:jc w:val="right"/>
      </w:pPr>
      <w:r w:rsidRPr="00365A7C">
        <w:t xml:space="preserve">Таблица 5 </w:t>
      </w:r>
    </w:p>
    <w:p w:rsidR="005D7799" w:rsidRDefault="005D7799" w:rsidP="0099039C">
      <w:pPr>
        <w:pStyle w:val="ListParagraph"/>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0216"/>
      </w:tblGrid>
      <w:tr w:rsidR="005D7799" w:rsidTr="00873E91">
        <w:tc>
          <w:tcPr>
            <w:tcW w:w="10422" w:type="dxa"/>
          </w:tcPr>
          <w:p w:rsidR="005D7799" w:rsidRDefault="005D7799" w:rsidP="00873E91">
            <w:pPr>
              <w:pStyle w:val="ListParagraph"/>
              <w:ind w:left="0"/>
              <w:jc w:val="both"/>
            </w:pPr>
            <w:r w:rsidRPr="00873E91">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D7799" w:rsidTr="00873E91">
        <w:tc>
          <w:tcPr>
            <w:tcW w:w="10422" w:type="dxa"/>
          </w:tcPr>
          <w:p w:rsidR="005D7799" w:rsidRDefault="005D7799" w:rsidP="00873E91">
            <w:pPr>
              <w:pStyle w:val="ListParagraph"/>
              <w:ind w:left="0"/>
              <w:jc w:val="both"/>
            </w:pPr>
            <w:r w:rsidRPr="00873E91">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D7799" w:rsidTr="00873E91">
        <w:tc>
          <w:tcPr>
            <w:tcW w:w="10422" w:type="dxa"/>
          </w:tcPr>
          <w:p w:rsidR="005D7799" w:rsidRDefault="005D7799" w:rsidP="00873E91">
            <w:pPr>
              <w:pStyle w:val="ListParagraph"/>
              <w:ind w:left="0"/>
              <w:jc w:val="both"/>
            </w:pPr>
            <w:r w:rsidRPr="00873E91">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D7799" w:rsidTr="00873E91">
        <w:tc>
          <w:tcPr>
            <w:tcW w:w="10422" w:type="dxa"/>
          </w:tcPr>
          <w:p w:rsidR="005D7799" w:rsidRDefault="005D7799" w:rsidP="00873E91">
            <w:pPr>
              <w:pStyle w:val="ListParagraph"/>
              <w:ind w:left="0"/>
              <w:jc w:val="both"/>
            </w:pPr>
            <w:r w:rsidRPr="00873E91">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D7799" w:rsidTr="00873E91">
        <w:tc>
          <w:tcPr>
            <w:tcW w:w="10422" w:type="dxa"/>
          </w:tcPr>
          <w:p w:rsidR="005D7799" w:rsidRDefault="005D7799" w:rsidP="00873E91">
            <w:pPr>
              <w:pStyle w:val="ListParagraph"/>
              <w:ind w:left="0"/>
              <w:jc w:val="both"/>
            </w:pPr>
            <w:r w:rsidRPr="00873E91">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D7799" w:rsidTr="00873E91">
        <w:tc>
          <w:tcPr>
            <w:tcW w:w="10422" w:type="dxa"/>
          </w:tcPr>
          <w:p w:rsidR="005D7799" w:rsidRPr="00873E91" w:rsidRDefault="005D7799" w:rsidP="00873E91">
            <w:pPr>
              <w:pStyle w:val="ListParagraph"/>
              <w:ind w:left="0"/>
              <w:jc w:val="both"/>
              <w:rPr>
                <w:b/>
              </w:rPr>
            </w:pPr>
            <w:r w:rsidRPr="00873E91">
              <w:rPr>
                <w:b/>
              </w:rPr>
              <w:t>Оценщик (О).</w:t>
            </w:r>
            <w:r w:rsidRPr="00365A7C">
              <w:t xml:space="preserve"> Оценщик объективен при анализировании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D7799" w:rsidTr="00873E91">
        <w:tc>
          <w:tcPr>
            <w:tcW w:w="10422" w:type="dxa"/>
          </w:tcPr>
          <w:p w:rsidR="005D7799" w:rsidRPr="00873E91" w:rsidRDefault="005D7799" w:rsidP="00873E91">
            <w:pPr>
              <w:pStyle w:val="ListParagraph"/>
              <w:ind w:left="0"/>
              <w:jc w:val="both"/>
              <w:rPr>
                <w:b/>
              </w:rPr>
            </w:pPr>
            <w:r w:rsidRPr="00873E91">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D7799" w:rsidTr="00873E91">
        <w:tc>
          <w:tcPr>
            <w:tcW w:w="10422" w:type="dxa"/>
          </w:tcPr>
          <w:p w:rsidR="005D7799" w:rsidRPr="00873E91" w:rsidRDefault="005D7799" w:rsidP="00873E91">
            <w:pPr>
              <w:pStyle w:val="ListParagraph"/>
              <w:ind w:left="0"/>
              <w:jc w:val="both"/>
              <w:rPr>
                <w:b/>
              </w:rPr>
            </w:pPr>
            <w:r w:rsidRPr="00873E91">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D7799" w:rsidRPr="00365A7C" w:rsidRDefault="005D7799" w:rsidP="0099039C">
      <w:pPr>
        <w:pStyle w:val="ListParagraph"/>
        <w:ind w:left="0" w:firstLine="709"/>
        <w:jc w:val="center"/>
      </w:pPr>
    </w:p>
    <w:p w:rsidR="005D7799" w:rsidRPr="0099039C" w:rsidRDefault="005D7799" w:rsidP="0099039C">
      <w:pPr>
        <w:pStyle w:val="ListParagraph"/>
        <w:jc w:val="both"/>
        <w:rPr>
          <w:b/>
        </w:rPr>
      </w:pPr>
      <w:r w:rsidRPr="0099039C">
        <w:rPr>
          <w:b/>
        </w:rPr>
        <w:t>Практическое упражнение «Разработка способов воздействия на человека»</w:t>
      </w:r>
    </w:p>
    <w:p w:rsidR="005D7799" w:rsidRPr="0099039C" w:rsidRDefault="005D7799" w:rsidP="0099039C">
      <w:pPr>
        <w:pStyle w:val="ListParagraph"/>
        <w:jc w:val="both"/>
        <w:rPr>
          <w:b/>
        </w:rPr>
      </w:pPr>
    </w:p>
    <w:p w:rsidR="005D7799" w:rsidRPr="0099039C" w:rsidRDefault="005D7799" w:rsidP="0099039C">
      <w:pPr>
        <w:pStyle w:val="ListParagraph"/>
        <w:ind w:left="0" w:firstLine="709"/>
        <w:jc w:val="both"/>
      </w:pPr>
      <w:r w:rsidRPr="0099039C">
        <w:rPr>
          <w:b/>
        </w:rPr>
        <w:t>Цель.</w:t>
      </w:r>
      <w:r w:rsidRPr="0099039C">
        <w:t>Научиться анализировать причины поведения индивида.</w:t>
      </w:r>
    </w:p>
    <w:p w:rsidR="005D7799" w:rsidRPr="0099039C" w:rsidRDefault="005D7799" w:rsidP="0099039C">
      <w:pPr>
        <w:pStyle w:val="ListParagraph"/>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5D7799" w:rsidRPr="0099039C" w:rsidRDefault="005D7799" w:rsidP="0099039C">
      <w:pPr>
        <w:pStyle w:val="ListParagraph"/>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5D7799" w:rsidRPr="0099039C" w:rsidRDefault="005D7799" w:rsidP="0099039C">
      <w:pPr>
        <w:pStyle w:val="ListParagraph"/>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D7799" w:rsidRPr="0099039C" w:rsidRDefault="005D7799" w:rsidP="0099039C">
      <w:pPr>
        <w:pStyle w:val="ListParagraph"/>
        <w:ind w:left="0" w:firstLine="709"/>
        <w:jc w:val="both"/>
      </w:pPr>
      <w:r w:rsidRPr="0099039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D7799" w:rsidRPr="0099039C" w:rsidRDefault="005D7799" w:rsidP="0099039C">
      <w:pPr>
        <w:pStyle w:val="ListParagraph"/>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5D7799" w:rsidRDefault="005D7799" w:rsidP="0099039C">
      <w:pPr>
        <w:pStyle w:val="ListParagraph"/>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D7799" w:rsidRPr="0099039C" w:rsidRDefault="005D7799" w:rsidP="0099039C">
      <w:pPr>
        <w:pStyle w:val="ListParagraph"/>
        <w:ind w:left="0" w:firstLine="709"/>
        <w:jc w:val="both"/>
      </w:pPr>
    </w:p>
    <w:p w:rsidR="005D7799" w:rsidRDefault="005D7799" w:rsidP="0099039C">
      <w:pPr>
        <w:pStyle w:val="ListParagraph"/>
        <w:ind w:left="0" w:firstLine="709"/>
        <w:jc w:val="right"/>
      </w:pPr>
      <w:r w:rsidRPr="0099039C">
        <w:t xml:space="preserve">Таблица </w:t>
      </w:r>
      <w:r>
        <w:t>6</w:t>
      </w:r>
      <w:r w:rsidRPr="0099039C">
        <w:t xml:space="preserve">. </w:t>
      </w:r>
    </w:p>
    <w:p w:rsidR="005D7799" w:rsidRPr="0099039C" w:rsidRDefault="005D7799" w:rsidP="0099039C">
      <w:pPr>
        <w:pStyle w:val="ListParagraph"/>
        <w:ind w:left="0" w:firstLine="709"/>
        <w:jc w:val="center"/>
      </w:pPr>
      <w:r w:rsidRPr="0099039C">
        <w:t>Оценка причин поведения</w:t>
      </w:r>
    </w:p>
    <w:p w:rsidR="005D7799" w:rsidRDefault="005D7799" w:rsidP="0099039C">
      <w:pPr>
        <w:pStyle w:val="ListParagraph"/>
        <w:jc w:val="center"/>
        <w:rPr>
          <w:b/>
        </w:rPr>
      </w:pPr>
      <w:r w:rsidRPr="007B0E19">
        <w:rPr>
          <w:noProof/>
        </w:rPr>
        <w:pict>
          <v:shape id="_x0000_i1030" type="#_x0000_t75" alt="https://img.wikireading.ru/163820_15_i_011.png" style="width:364.5pt;height:132.75pt;visibility:visible">
            <v:imagedata r:id="rId16" o:title=""/>
          </v:shape>
        </w:pict>
      </w:r>
    </w:p>
    <w:p w:rsidR="005D7799" w:rsidRDefault="005D7799" w:rsidP="00B07A44">
      <w:pPr>
        <w:pStyle w:val="ListParagraph"/>
        <w:jc w:val="both"/>
      </w:pPr>
    </w:p>
    <w:p w:rsidR="005D7799" w:rsidRPr="00B07A44" w:rsidRDefault="005D7799" w:rsidP="00B07A44">
      <w:pPr>
        <w:pStyle w:val="ListParagraph"/>
        <w:jc w:val="both"/>
      </w:pPr>
      <w:r w:rsidRPr="00B07A44">
        <w:t>Прокомментируйте каждую из своих оценок.</w:t>
      </w:r>
    </w:p>
    <w:p w:rsidR="005D7799" w:rsidRPr="00B07A44" w:rsidRDefault="005D7799" w:rsidP="00B07A44">
      <w:pPr>
        <w:pStyle w:val="ListParagraph"/>
        <w:jc w:val="both"/>
        <w:rPr>
          <w:u w:val="single"/>
        </w:rPr>
      </w:pPr>
      <w:r w:rsidRPr="00B07A44">
        <w:rPr>
          <w:u w:val="single"/>
        </w:rPr>
        <w:t>1.</w:t>
      </w:r>
      <w:r>
        <w:rPr>
          <w:u w:val="single"/>
        </w:rPr>
        <w:t>___________________________________________________________________________</w:t>
      </w:r>
    </w:p>
    <w:p w:rsidR="005D7799" w:rsidRPr="00B07A44" w:rsidRDefault="005D7799" w:rsidP="00B07A44">
      <w:pPr>
        <w:pStyle w:val="ListParagraph"/>
        <w:jc w:val="both"/>
        <w:rPr>
          <w:u w:val="single"/>
        </w:rPr>
      </w:pPr>
      <w:r w:rsidRPr="00B07A44">
        <w:rPr>
          <w:u w:val="single"/>
        </w:rPr>
        <w:t>2.</w:t>
      </w:r>
      <w:r>
        <w:rPr>
          <w:u w:val="single"/>
        </w:rPr>
        <w:t>___________________________________________________________________________</w:t>
      </w:r>
    </w:p>
    <w:p w:rsidR="005D7799" w:rsidRPr="00B07A44" w:rsidRDefault="005D7799" w:rsidP="00B07A44">
      <w:pPr>
        <w:pStyle w:val="ListParagraph"/>
        <w:jc w:val="both"/>
        <w:rPr>
          <w:u w:val="single"/>
        </w:rPr>
      </w:pPr>
      <w:r w:rsidRPr="00B07A44">
        <w:rPr>
          <w:u w:val="single"/>
        </w:rPr>
        <w:t>3.</w:t>
      </w:r>
      <w:r>
        <w:rPr>
          <w:u w:val="single"/>
        </w:rPr>
        <w:t>___________________________________________________________________________</w:t>
      </w:r>
    </w:p>
    <w:p w:rsidR="005D7799" w:rsidRPr="00B07A44" w:rsidRDefault="005D7799" w:rsidP="00B07A44">
      <w:pPr>
        <w:pStyle w:val="ListParagraph"/>
        <w:jc w:val="both"/>
        <w:rPr>
          <w:u w:val="single"/>
        </w:rPr>
      </w:pPr>
      <w:r w:rsidRPr="00B07A44">
        <w:rPr>
          <w:u w:val="single"/>
        </w:rPr>
        <w:t>4.</w:t>
      </w:r>
      <w:r>
        <w:rPr>
          <w:u w:val="single"/>
        </w:rPr>
        <w:t>___________________________________________________________________________</w:t>
      </w:r>
    </w:p>
    <w:p w:rsidR="005D7799" w:rsidRPr="00B07A44" w:rsidRDefault="005D7799" w:rsidP="00B07A44">
      <w:pPr>
        <w:pStyle w:val="ListParagraph"/>
        <w:jc w:val="both"/>
        <w:rPr>
          <w:u w:val="single"/>
        </w:rPr>
      </w:pPr>
      <w:r w:rsidRPr="00B07A44">
        <w:rPr>
          <w:u w:val="single"/>
        </w:rPr>
        <w:t>5.</w:t>
      </w:r>
      <w:r>
        <w:rPr>
          <w:u w:val="single"/>
        </w:rPr>
        <w:t>___________________________________________________________________________</w:t>
      </w:r>
    </w:p>
    <w:p w:rsidR="005D7799" w:rsidRPr="00B07A44" w:rsidRDefault="005D7799" w:rsidP="00B07A44">
      <w:pPr>
        <w:pStyle w:val="ListParagraph"/>
        <w:jc w:val="both"/>
        <w:rPr>
          <w:u w:val="single"/>
        </w:rPr>
      </w:pPr>
      <w:r w:rsidRPr="00B07A44">
        <w:rPr>
          <w:u w:val="single"/>
        </w:rPr>
        <w:t>6.</w:t>
      </w:r>
      <w:r>
        <w:rPr>
          <w:u w:val="single"/>
        </w:rPr>
        <w:t>___________________________________________________________________________</w:t>
      </w:r>
    </w:p>
    <w:p w:rsidR="005D7799" w:rsidRPr="00B07A44" w:rsidRDefault="005D7799" w:rsidP="00B07A44">
      <w:pPr>
        <w:pStyle w:val="ListParagraph"/>
        <w:jc w:val="both"/>
        <w:rPr>
          <w:u w:val="single"/>
        </w:rPr>
      </w:pPr>
      <w:r w:rsidRPr="00B07A44">
        <w:rPr>
          <w:u w:val="single"/>
        </w:rPr>
        <w:t>7.</w:t>
      </w:r>
      <w:r>
        <w:rPr>
          <w:u w:val="single"/>
        </w:rPr>
        <w:t>___________________________________________________________________________</w:t>
      </w:r>
    </w:p>
    <w:p w:rsidR="005D7799" w:rsidRPr="00B07A44" w:rsidRDefault="005D7799" w:rsidP="00B07A44">
      <w:pPr>
        <w:pStyle w:val="ListParagraph"/>
        <w:jc w:val="both"/>
      </w:pPr>
      <w:r w:rsidRPr="00B07A44">
        <w:t>Что можно предпринять менеджеру? Заполните табл. 7.</w:t>
      </w:r>
    </w:p>
    <w:p w:rsidR="005D7799" w:rsidRDefault="005D7799" w:rsidP="00B07A44">
      <w:pPr>
        <w:pStyle w:val="ListParagraph"/>
        <w:jc w:val="right"/>
      </w:pPr>
    </w:p>
    <w:p w:rsidR="005D7799" w:rsidRDefault="005D7799" w:rsidP="00B07A44">
      <w:pPr>
        <w:pStyle w:val="ListParagraph"/>
        <w:jc w:val="right"/>
      </w:pPr>
    </w:p>
    <w:p w:rsidR="005D7799" w:rsidRDefault="005D7799" w:rsidP="00B07A44">
      <w:pPr>
        <w:pStyle w:val="ListParagraph"/>
        <w:jc w:val="right"/>
      </w:pPr>
    </w:p>
    <w:p w:rsidR="005D7799" w:rsidRDefault="005D7799" w:rsidP="00B07A44">
      <w:pPr>
        <w:pStyle w:val="ListParagraph"/>
        <w:jc w:val="right"/>
      </w:pPr>
    </w:p>
    <w:p w:rsidR="005D7799" w:rsidRDefault="005D7799" w:rsidP="00B07A44">
      <w:pPr>
        <w:pStyle w:val="ListParagraph"/>
        <w:jc w:val="right"/>
      </w:pPr>
    </w:p>
    <w:p w:rsidR="005D7799" w:rsidRDefault="005D7799" w:rsidP="00B07A44">
      <w:pPr>
        <w:pStyle w:val="ListParagraph"/>
        <w:jc w:val="right"/>
      </w:pPr>
    </w:p>
    <w:p w:rsidR="005D7799" w:rsidRPr="00B07A44" w:rsidRDefault="005D7799" w:rsidP="00B07A44">
      <w:pPr>
        <w:pStyle w:val="ListParagraph"/>
        <w:jc w:val="right"/>
      </w:pPr>
      <w:r w:rsidRPr="00B07A44">
        <w:t xml:space="preserve">Таблица 7. </w:t>
      </w:r>
    </w:p>
    <w:p w:rsidR="005D7799" w:rsidRPr="00B07A44" w:rsidRDefault="005D7799" w:rsidP="00B07A44">
      <w:pPr>
        <w:pStyle w:val="ListParagraph"/>
        <w:jc w:val="center"/>
      </w:pPr>
      <w:r w:rsidRPr="00B07A44">
        <w:t>Способы воздействия для изменения поведения</w:t>
      </w:r>
    </w:p>
    <w:p w:rsidR="005D7799" w:rsidRDefault="005D7799" w:rsidP="00785B15">
      <w:pPr>
        <w:pStyle w:val="ListParagraph"/>
        <w:jc w:val="both"/>
        <w:rPr>
          <w:b/>
        </w:rPr>
      </w:pPr>
      <w:r w:rsidRPr="007B0E19">
        <w:rPr>
          <w:noProof/>
        </w:rPr>
        <w:pict>
          <v:shape id="Рисунок 13" o:spid="_x0000_i1031" type="#_x0000_t75" alt="https://img.wikireading.ru/163820_15_i_012.png" style="width:364.5pt;height:230.25pt;visibility:visible">
            <v:imagedata r:id="rId17" o:title=""/>
          </v:shape>
        </w:pict>
      </w:r>
    </w:p>
    <w:p w:rsidR="005D7799" w:rsidRDefault="005D7799" w:rsidP="00785B15">
      <w:pPr>
        <w:pStyle w:val="ListParagraph"/>
        <w:jc w:val="both"/>
        <w:rPr>
          <w:b/>
        </w:rPr>
      </w:pPr>
    </w:p>
    <w:p w:rsidR="005D7799" w:rsidRPr="007F446C" w:rsidRDefault="005D7799" w:rsidP="007F446C">
      <w:pPr>
        <w:pStyle w:val="ListParagraph"/>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5D7799" w:rsidRPr="007F446C" w:rsidRDefault="005D7799" w:rsidP="007F446C">
      <w:pPr>
        <w:pStyle w:val="ListParagraph"/>
        <w:ind w:left="0" w:firstLine="709"/>
        <w:jc w:val="both"/>
        <w:rPr>
          <w:u w:val="single"/>
        </w:rPr>
      </w:pPr>
      <w:r w:rsidRPr="007F446C">
        <w:rPr>
          <w:u w:val="single"/>
        </w:rPr>
        <w:t>ХАРАКТЕРИСТИКА ОРГАНИЗАЦИИ № 1</w:t>
      </w:r>
    </w:p>
    <w:p w:rsidR="005D7799" w:rsidRPr="007F446C" w:rsidRDefault="005D7799" w:rsidP="007F446C">
      <w:pPr>
        <w:pStyle w:val="ListParagraph"/>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5D7799" w:rsidRPr="007F446C" w:rsidRDefault="005D7799" w:rsidP="007F446C">
      <w:pPr>
        <w:pStyle w:val="ListParagraph"/>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5D7799" w:rsidRPr="007F446C" w:rsidRDefault="005D7799" w:rsidP="007F446C">
      <w:pPr>
        <w:pStyle w:val="ListParagraph"/>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5D7799" w:rsidRPr="007F446C" w:rsidRDefault="005D7799" w:rsidP="007F446C">
      <w:pPr>
        <w:pStyle w:val="ListParagraph"/>
        <w:ind w:left="0" w:firstLine="709"/>
        <w:jc w:val="both"/>
      </w:pPr>
      <w:r w:rsidRPr="007F446C">
        <w:t>При ее создании специалисты учитывали два условия:</w:t>
      </w:r>
    </w:p>
    <w:p w:rsidR="005D7799" w:rsidRPr="007F446C" w:rsidRDefault="005D7799" w:rsidP="007F446C">
      <w:pPr>
        <w:pStyle w:val="ListParagraph"/>
        <w:ind w:left="0" w:firstLine="709"/>
        <w:jc w:val="both"/>
      </w:pPr>
      <w:r w:rsidRPr="007F446C">
        <w:t>* наличие достоверной информации об актуальных потребностях и ценностяхсотрудников;</w:t>
      </w:r>
    </w:p>
    <w:p w:rsidR="005D7799" w:rsidRPr="007F446C" w:rsidRDefault="005D7799" w:rsidP="007F446C">
      <w:pPr>
        <w:pStyle w:val="ListParagraph"/>
        <w:ind w:left="0" w:firstLine="709"/>
        <w:jc w:val="both"/>
      </w:pPr>
      <w:r w:rsidRPr="007F446C">
        <w:t>* создание для них таких условий работы, при которых стало бы возможнымдостижение их личных целей.</w:t>
      </w:r>
    </w:p>
    <w:p w:rsidR="005D7799" w:rsidRPr="007F446C" w:rsidRDefault="005D7799" w:rsidP="007F446C">
      <w:pPr>
        <w:pStyle w:val="ListParagraph"/>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5D7799" w:rsidRPr="007F446C" w:rsidRDefault="005D7799" w:rsidP="007F446C">
      <w:pPr>
        <w:pStyle w:val="ListParagraph"/>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5D7799" w:rsidRPr="007F446C" w:rsidRDefault="005D7799" w:rsidP="007F446C">
      <w:pPr>
        <w:pStyle w:val="ListParagraph"/>
        <w:ind w:left="0" w:firstLine="709"/>
        <w:jc w:val="both"/>
        <w:rPr>
          <w:u w:val="single"/>
        </w:rPr>
      </w:pPr>
      <w:r w:rsidRPr="007F446C">
        <w:rPr>
          <w:u w:val="single"/>
        </w:rPr>
        <w:t>ХАРАКТЕРИСТИКА ОРГАНИЗАЦИИ № 2</w:t>
      </w:r>
    </w:p>
    <w:p w:rsidR="005D7799" w:rsidRPr="007F446C" w:rsidRDefault="005D7799" w:rsidP="007F446C">
      <w:pPr>
        <w:pStyle w:val="ListParagraph"/>
        <w:ind w:left="0" w:firstLine="709"/>
        <w:jc w:val="both"/>
      </w:pPr>
      <w:r w:rsidRPr="007F446C">
        <w:t>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Численность персонала – почти 500 человек. Срок работына рынке – более 15 лет.</w:t>
      </w:r>
    </w:p>
    <w:p w:rsidR="005D7799" w:rsidRPr="007F446C" w:rsidRDefault="005D7799" w:rsidP="007F446C">
      <w:pPr>
        <w:pStyle w:val="ListParagraph"/>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5D7799" w:rsidRPr="007F446C" w:rsidRDefault="005D7799" w:rsidP="007F446C">
      <w:pPr>
        <w:pStyle w:val="ListParagraph"/>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5D7799" w:rsidRPr="007F446C" w:rsidRDefault="005D7799" w:rsidP="007F446C">
      <w:pPr>
        <w:pStyle w:val="ListParagraph"/>
        <w:ind w:left="0" w:firstLine="709"/>
        <w:jc w:val="both"/>
      </w:pPr>
      <w:r w:rsidRPr="007F446C">
        <w:t>выбранный инструмент мотивации должен достаточно хорошо стимулироватьработников к достижению KPI;</w:t>
      </w:r>
    </w:p>
    <w:p w:rsidR="005D7799" w:rsidRPr="007F446C" w:rsidRDefault="005D7799" w:rsidP="007F446C">
      <w:pPr>
        <w:pStyle w:val="ListParagraph"/>
        <w:ind w:left="0" w:firstLine="709"/>
        <w:jc w:val="both"/>
      </w:pPr>
      <w:r w:rsidRPr="007F446C">
        <w:t>финансовые и трудовые затраты на данный инструмент мотивации должны бытьминимальны.</w:t>
      </w:r>
    </w:p>
    <w:p w:rsidR="005D7799" w:rsidRPr="007F446C" w:rsidRDefault="005D7799" w:rsidP="007F446C">
      <w:pPr>
        <w:pStyle w:val="ListParagraph"/>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5D7799" w:rsidRPr="007F446C" w:rsidRDefault="005D7799" w:rsidP="007F446C">
      <w:pPr>
        <w:pStyle w:val="ListParagraph"/>
        <w:ind w:left="0" w:firstLine="709"/>
        <w:jc w:val="both"/>
        <w:rPr>
          <w:b/>
        </w:rPr>
      </w:pPr>
      <w:r w:rsidRPr="007F446C">
        <w:rPr>
          <w:b/>
        </w:rPr>
        <w:t>Задача</w:t>
      </w:r>
    </w:p>
    <w:p w:rsidR="005D7799" w:rsidRPr="007F446C" w:rsidRDefault="005D7799" w:rsidP="007F446C">
      <w:pPr>
        <w:pStyle w:val="ListParagraph"/>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5D7799" w:rsidRDefault="005D7799" w:rsidP="007F446C">
      <w:pPr>
        <w:pStyle w:val="ListParagraph"/>
        <w:ind w:left="0" w:firstLine="709"/>
        <w:jc w:val="both"/>
      </w:pPr>
      <w:r w:rsidRPr="007F446C">
        <w:t>Применяемые варианты нематериальной мотивации</w:t>
      </w:r>
      <w:r>
        <w:t>:</w:t>
      </w:r>
    </w:p>
    <w:p w:rsidR="005D7799" w:rsidRPr="007F446C" w:rsidRDefault="005D7799" w:rsidP="007F446C">
      <w:pPr>
        <w:pStyle w:val="ListParagraph"/>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5D7799" w:rsidRPr="007F446C" w:rsidRDefault="005D7799" w:rsidP="007F446C">
      <w:pPr>
        <w:pStyle w:val="ListParagraph"/>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5D7799" w:rsidRPr="007F446C" w:rsidRDefault="005D7799" w:rsidP="007F446C">
      <w:pPr>
        <w:pStyle w:val="ListParagraph"/>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5D7799" w:rsidRPr="007F446C" w:rsidRDefault="005D7799" w:rsidP="007F446C">
      <w:pPr>
        <w:pStyle w:val="ListParagraph"/>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5D7799" w:rsidRPr="007F446C" w:rsidRDefault="005D7799" w:rsidP="007F446C">
      <w:pPr>
        <w:pStyle w:val="ListParagraph"/>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5D7799" w:rsidRPr="007F446C" w:rsidRDefault="005D7799" w:rsidP="007F446C">
      <w:pPr>
        <w:pStyle w:val="ListParagraph"/>
        <w:ind w:left="0" w:firstLine="709"/>
        <w:jc w:val="both"/>
      </w:pPr>
      <w:r w:rsidRPr="007F446C">
        <w:t>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конкурсы рационализаторских идей, вовлечение врешение творческих задач и проблемных ситуаций и т. д.).</w:t>
      </w:r>
    </w:p>
    <w:p w:rsidR="005D7799" w:rsidRPr="007F446C" w:rsidRDefault="005D7799" w:rsidP="007F446C">
      <w:pPr>
        <w:pStyle w:val="ListParagraph"/>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5D7799" w:rsidRPr="007F446C" w:rsidRDefault="005D7799" w:rsidP="007F446C">
      <w:pPr>
        <w:pStyle w:val="ListParagraph"/>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5D7799" w:rsidRPr="007F446C" w:rsidRDefault="005D7799" w:rsidP="007F446C">
      <w:pPr>
        <w:pStyle w:val="ListParagraph"/>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5D7799" w:rsidRPr="007F446C" w:rsidRDefault="005D7799" w:rsidP="007F446C">
      <w:pPr>
        <w:pStyle w:val="ListParagraph"/>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5D7799" w:rsidRPr="007F446C" w:rsidRDefault="005D7799" w:rsidP="007F446C">
      <w:pPr>
        <w:pStyle w:val="ListParagraph"/>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5D7799" w:rsidRPr="007F446C" w:rsidRDefault="005D7799" w:rsidP="007F446C">
      <w:pPr>
        <w:pStyle w:val="ListParagraph"/>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5D7799" w:rsidRDefault="005D7799" w:rsidP="00785B15">
      <w:pPr>
        <w:pStyle w:val="ListParagraph"/>
        <w:jc w:val="both"/>
        <w:rPr>
          <w:b/>
        </w:rPr>
      </w:pPr>
    </w:p>
    <w:p w:rsidR="005D7799" w:rsidRPr="00785B15" w:rsidRDefault="005D7799" w:rsidP="00CD5EF3">
      <w:pPr>
        <w:pStyle w:val="ListParagraph"/>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5D7799" w:rsidRPr="00785B15" w:rsidRDefault="005D7799" w:rsidP="00785B15">
      <w:pPr>
        <w:pStyle w:val="ListParagraph"/>
        <w:jc w:val="both"/>
        <w:rPr>
          <w:b/>
        </w:rPr>
      </w:pPr>
    </w:p>
    <w:p w:rsidR="005D7799" w:rsidRPr="00785B15" w:rsidRDefault="005D7799" w:rsidP="00785B15">
      <w:pPr>
        <w:pStyle w:val="ListParagraph"/>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D7799" w:rsidRPr="00785B15" w:rsidRDefault="005D7799" w:rsidP="00785B15">
      <w:pPr>
        <w:pStyle w:val="ListParagraph"/>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D7799" w:rsidRPr="00785B15" w:rsidRDefault="005D7799" w:rsidP="00785B15">
      <w:pPr>
        <w:pStyle w:val="ListParagraph"/>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D7799" w:rsidRPr="00785B15" w:rsidRDefault="005D7799" w:rsidP="00785B15">
      <w:pPr>
        <w:pStyle w:val="ListParagraph"/>
        <w:ind w:left="0" w:firstLine="709"/>
        <w:jc w:val="both"/>
      </w:pPr>
      <w:r w:rsidRPr="00785B15">
        <w:t>В конце игры преподаватель отмечает наиболее активных и пассивных участников игры и делает заключение.</w:t>
      </w:r>
    </w:p>
    <w:p w:rsidR="005D7799" w:rsidRPr="00785B15" w:rsidRDefault="005D7799" w:rsidP="00785B15">
      <w:pPr>
        <w:pStyle w:val="ListParagraph"/>
        <w:jc w:val="both"/>
        <w:rPr>
          <w:b/>
        </w:rPr>
      </w:pPr>
      <w:r w:rsidRPr="00785B15">
        <w:rPr>
          <w:b/>
        </w:rPr>
        <w:t>Цель игры</w:t>
      </w:r>
    </w:p>
    <w:p w:rsidR="005D7799" w:rsidRPr="00785B15" w:rsidRDefault="005D7799" w:rsidP="00785B15">
      <w:pPr>
        <w:pStyle w:val="ListParagraph"/>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D7799" w:rsidRPr="00785B15" w:rsidRDefault="005D7799" w:rsidP="00785B15">
      <w:pPr>
        <w:pStyle w:val="ListParagraph"/>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D7799" w:rsidRPr="00785B15" w:rsidRDefault="005D7799" w:rsidP="00785B15">
      <w:pPr>
        <w:pStyle w:val="ListParagraph"/>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D7799" w:rsidRPr="00785B15" w:rsidRDefault="005D7799" w:rsidP="00785B15">
      <w:pPr>
        <w:pStyle w:val="ListParagraph"/>
        <w:ind w:left="0" w:firstLine="709"/>
        <w:jc w:val="both"/>
      </w:pPr>
      <w:r w:rsidRPr="00785B15">
        <w:t>2.</w:t>
      </w:r>
      <w:r w:rsidRPr="00785B15">
        <w:tab/>
        <w:t>Научить поиску альтернативных решений при подборе и выдвижении кадров управления;</w:t>
      </w:r>
    </w:p>
    <w:p w:rsidR="005D7799" w:rsidRPr="00785B15" w:rsidRDefault="005D7799" w:rsidP="00785B15">
      <w:pPr>
        <w:pStyle w:val="ListParagraph"/>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D7799" w:rsidRPr="00785B15" w:rsidRDefault="005D7799" w:rsidP="00785B15">
      <w:pPr>
        <w:pStyle w:val="ListParagraph"/>
        <w:jc w:val="both"/>
        <w:rPr>
          <w:b/>
        </w:rPr>
      </w:pPr>
      <w:r w:rsidRPr="00785B15">
        <w:rPr>
          <w:b/>
        </w:rPr>
        <w:t>Порядок проведения деловой игры</w:t>
      </w:r>
    </w:p>
    <w:p w:rsidR="005D7799" w:rsidRPr="00785B15" w:rsidRDefault="005D7799" w:rsidP="00785B15">
      <w:pPr>
        <w:pStyle w:val="ListParagraph"/>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D7799" w:rsidRPr="00785B15" w:rsidRDefault="005D7799" w:rsidP="00785B15">
      <w:pPr>
        <w:pStyle w:val="ListParagraph"/>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D7799" w:rsidRPr="00785B15" w:rsidRDefault="005D7799" w:rsidP="00785B15">
      <w:pPr>
        <w:pStyle w:val="ListParagraph"/>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D7799" w:rsidRPr="00785B15" w:rsidRDefault="005D7799" w:rsidP="00785B15">
      <w:pPr>
        <w:pStyle w:val="ListParagraph"/>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D7799" w:rsidRPr="00785B15" w:rsidRDefault="005D7799" w:rsidP="00785B15">
      <w:pPr>
        <w:pStyle w:val="ListParagraph"/>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D7799" w:rsidRPr="00785B15" w:rsidRDefault="005D7799" w:rsidP="00785B15">
      <w:pPr>
        <w:pStyle w:val="ListParagraph"/>
        <w:jc w:val="both"/>
        <w:rPr>
          <w:b/>
        </w:rPr>
      </w:pPr>
      <w:r w:rsidRPr="00785B15">
        <w:rPr>
          <w:b/>
        </w:rPr>
        <w:t>Сценарий игры</w:t>
      </w:r>
    </w:p>
    <w:p w:rsidR="005D7799" w:rsidRPr="00785B15" w:rsidRDefault="005D7799" w:rsidP="00785B15">
      <w:pPr>
        <w:pStyle w:val="ListParagraph"/>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D7799" w:rsidRPr="00785B15" w:rsidRDefault="005D7799" w:rsidP="00785B15">
      <w:pPr>
        <w:pStyle w:val="ListParagraph"/>
        <w:ind w:left="0" w:firstLine="709"/>
        <w:jc w:val="both"/>
      </w:pPr>
      <w:r w:rsidRPr="00785B15">
        <w:t>•</w:t>
      </w:r>
      <w:r w:rsidRPr="00785B15">
        <w:tab/>
        <w:t>генеральный директор фирмы;</w:t>
      </w:r>
    </w:p>
    <w:p w:rsidR="005D7799" w:rsidRPr="00785B15" w:rsidRDefault="005D7799" w:rsidP="00785B15">
      <w:pPr>
        <w:pStyle w:val="ListParagraph"/>
        <w:ind w:left="0" w:firstLine="709"/>
        <w:jc w:val="both"/>
      </w:pPr>
      <w:r w:rsidRPr="00785B15">
        <w:t>•</w:t>
      </w:r>
      <w:r w:rsidRPr="00785B15">
        <w:tab/>
        <w:t>директор департамента по кадрам;</w:t>
      </w:r>
    </w:p>
    <w:p w:rsidR="005D7799" w:rsidRPr="00785B15" w:rsidRDefault="005D7799" w:rsidP="00785B15">
      <w:pPr>
        <w:pStyle w:val="ListParagraph"/>
        <w:ind w:left="0" w:firstLine="709"/>
        <w:jc w:val="both"/>
      </w:pPr>
      <w:r w:rsidRPr="00785B15">
        <w:t>•</w:t>
      </w:r>
      <w:r w:rsidRPr="00785B15">
        <w:tab/>
        <w:t>начальник отдела кадров;</w:t>
      </w:r>
    </w:p>
    <w:p w:rsidR="005D7799" w:rsidRPr="00785B15" w:rsidRDefault="005D7799" w:rsidP="00785B15">
      <w:pPr>
        <w:pStyle w:val="ListParagraph"/>
        <w:ind w:left="0" w:firstLine="709"/>
        <w:jc w:val="both"/>
      </w:pPr>
      <w:r w:rsidRPr="00785B15">
        <w:t>•</w:t>
      </w:r>
      <w:r w:rsidRPr="00785B15">
        <w:tab/>
        <w:t>начальник службы безопасности;</w:t>
      </w:r>
    </w:p>
    <w:p w:rsidR="005D7799" w:rsidRPr="00785B15" w:rsidRDefault="005D7799" w:rsidP="00785B15">
      <w:pPr>
        <w:pStyle w:val="ListParagraph"/>
        <w:ind w:left="0" w:firstLine="709"/>
        <w:jc w:val="both"/>
      </w:pPr>
      <w:r w:rsidRPr="00785B15">
        <w:t>•</w:t>
      </w:r>
      <w:r w:rsidRPr="00785B15">
        <w:tab/>
        <w:t>начальник службы маркетинга и рекламы;</w:t>
      </w:r>
    </w:p>
    <w:p w:rsidR="005D7799" w:rsidRPr="00785B15" w:rsidRDefault="005D7799" w:rsidP="00785B15">
      <w:pPr>
        <w:pStyle w:val="ListParagraph"/>
        <w:ind w:left="0" w:firstLine="709"/>
        <w:jc w:val="both"/>
      </w:pPr>
      <w:r w:rsidRPr="00785B15">
        <w:t>•</w:t>
      </w:r>
      <w:r w:rsidRPr="00785B15">
        <w:tab/>
        <w:t>эксперт по личностным качествам;</w:t>
      </w:r>
    </w:p>
    <w:p w:rsidR="005D7799" w:rsidRPr="00785B15" w:rsidRDefault="005D7799" w:rsidP="00785B15">
      <w:pPr>
        <w:pStyle w:val="ListParagraph"/>
        <w:ind w:left="0" w:firstLine="709"/>
        <w:jc w:val="both"/>
      </w:pPr>
      <w:r w:rsidRPr="00785B15">
        <w:t>•</w:t>
      </w:r>
      <w:r w:rsidRPr="00785B15">
        <w:tab/>
        <w:t>представитель профсоюзов;</w:t>
      </w:r>
    </w:p>
    <w:p w:rsidR="005D7799" w:rsidRPr="00785B15" w:rsidRDefault="005D7799" w:rsidP="00785B15">
      <w:pPr>
        <w:pStyle w:val="ListParagraph"/>
        <w:ind w:left="0" w:firstLine="709"/>
        <w:jc w:val="both"/>
      </w:pPr>
      <w:r w:rsidRPr="00785B15">
        <w:t>•</w:t>
      </w:r>
      <w:r w:rsidRPr="00785B15">
        <w:tab/>
        <w:t>психолог;</w:t>
      </w:r>
    </w:p>
    <w:p w:rsidR="005D7799" w:rsidRPr="00785B15" w:rsidRDefault="005D7799" w:rsidP="00785B15">
      <w:pPr>
        <w:pStyle w:val="ListParagraph"/>
        <w:ind w:left="0" w:firstLine="709"/>
        <w:jc w:val="both"/>
      </w:pPr>
      <w:r w:rsidRPr="00785B15">
        <w:t>•</w:t>
      </w:r>
      <w:r w:rsidRPr="00785B15">
        <w:tab/>
        <w:t>социолог.</w:t>
      </w:r>
    </w:p>
    <w:p w:rsidR="005D7799" w:rsidRPr="00785B15" w:rsidRDefault="005D7799" w:rsidP="00785B15">
      <w:pPr>
        <w:pStyle w:val="ListParagraph"/>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D7799" w:rsidRPr="00785B15" w:rsidRDefault="005D7799" w:rsidP="00785B15">
      <w:pPr>
        <w:pStyle w:val="ListParagraph"/>
        <w:jc w:val="both"/>
        <w:rPr>
          <w:b/>
          <w:i/>
        </w:rPr>
      </w:pPr>
    </w:p>
    <w:p w:rsidR="005D7799" w:rsidRPr="00785B15" w:rsidRDefault="005D7799" w:rsidP="00785B15">
      <w:pPr>
        <w:pStyle w:val="ListParagraph"/>
        <w:jc w:val="both"/>
        <w:rPr>
          <w:b/>
        </w:rPr>
      </w:pPr>
      <w:r w:rsidRPr="00785B15">
        <w:rPr>
          <w:b/>
        </w:rPr>
        <w:t>Сцена 1. Совещание у генерального директора фирмы</w:t>
      </w:r>
    </w:p>
    <w:p w:rsidR="005D7799" w:rsidRPr="00785B15" w:rsidRDefault="005D7799" w:rsidP="00785B15">
      <w:pPr>
        <w:pStyle w:val="ListParagraph"/>
        <w:ind w:left="0" w:firstLine="709"/>
        <w:jc w:val="both"/>
      </w:pPr>
      <w:r w:rsidRPr="00785B15">
        <w:t>Присутствуют: лидер, директор департамента по кадрам, начальник отдела кадров.</w:t>
      </w:r>
    </w:p>
    <w:p w:rsidR="005D7799" w:rsidRPr="00785B15" w:rsidRDefault="005D7799" w:rsidP="00785B15">
      <w:pPr>
        <w:pStyle w:val="ListParagraph"/>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D7799" w:rsidRPr="00785B15" w:rsidRDefault="005D7799" w:rsidP="00785B15">
      <w:pPr>
        <w:pStyle w:val="ListParagraph"/>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D7799" w:rsidRPr="00785B15" w:rsidRDefault="005D7799" w:rsidP="00785B15">
      <w:pPr>
        <w:pStyle w:val="ListParagraph"/>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D7799" w:rsidRPr="00785B15" w:rsidRDefault="005D7799" w:rsidP="00785B15">
      <w:pPr>
        <w:pStyle w:val="ListParagraph"/>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D7799" w:rsidRPr="00785B15" w:rsidRDefault="005D7799" w:rsidP="00AE11B6">
      <w:pPr>
        <w:pStyle w:val="ListParagraph"/>
        <w:spacing w:line="120" w:lineRule="auto"/>
        <w:jc w:val="both"/>
        <w:rPr>
          <w:b/>
          <w:i/>
        </w:rPr>
      </w:pPr>
    </w:p>
    <w:p w:rsidR="005D7799" w:rsidRPr="00785B15" w:rsidRDefault="005D7799" w:rsidP="00785B15">
      <w:pPr>
        <w:pStyle w:val="ListParagraph"/>
        <w:jc w:val="both"/>
        <w:rPr>
          <w:b/>
        </w:rPr>
      </w:pPr>
      <w:r w:rsidRPr="00785B15">
        <w:rPr>
          <w:b/>
        </w:rPr>
        <w:t>Сцена 2. Производственное совещание у директора департамента по кадрам</w:t>
      </w:r>
    </w:p>
    <w:p w:rsidR="005D7799" w:rsidRPr="00785B15" w:rsidRDefault="005D7799" w:rsidP="00785B15">
      <w:pPr>
        <w:pStyle w:val="ListParagraph"/>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D7799" w:rsidRPr="00785B15" w:rsidRDefault="005D7799" w:rsidP="00785B15">
      <w:pPr>
        <w:pStyle w:val="ListParagraph"/>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D7799" w:rsidRPr="00785B15" w:rsidRDefault="005D7799" w:rsidP="00785B15">
      <w:pPr>
        <w:pStyle w:val="ListParagraph"/>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D7799" w:rsidRPr="00785B15" w:rsidRDefault="005D7799" w:rsidP="00785B15">
      <w:pPr>
        <w:pStyle w:val="ListParagraph"/>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D7799" w:rsidRPr="00785B15" w:rsidRDefault="005D7799" w:rsidP="00785B15">
      <w:pPr>
        <w:pStyle w:val="ListParagraph"/>
        <w:ind w:left="0" w:firstLine="709"/>
        <w:jc w:val="both"/>
      </w:pPr>
      <w:r w:rsidRPr="00785B15">
        <w:t>5.</w:t>
      </w:r>
      <w:r w:rsidRPr="00785B15">
        <w:tab/>
        <w:t>Сроки - совещание должно быть проведено до  _______.</w:t>
      </w:r>
    </w:p>
    <w:p w:rsidR="005D7799" w:rsidRPr="00785B15" w:rsidRDefault="005D7799" w:rsidP="00785B15">
      <w:pPr>
        <w:pStyle w:val="ListParagraph"/>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D7799" w:rsidRPr="00785B15" w:rsidRDefault="005D7799" w:rsidP="00785B15">
      <w:pPr>
        <w:pStyle w:val="ListParagraph"/>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D7799" w:rsidRPr="00785B15" w:rsidRDefault="005D7799" w:rsidP="00785B15">
      <w:pPr>
        <w:pStyle w:val="ListParagraph"/>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D7799" w:rsidRPr="00785B15" w:rsidRDefault="005D7799" w:rsidP="00785B15">
      <w:pPr>
        <w:pStyle w:val="ListParagraph"/>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D7799" w:rsidRPr="00785B15" w:rsidRDefault="005D7799" w:rsidP="00785B15">
      <w:pPr>
        <w:pStyle w:val="ListParagraph"/>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D7799" w:rsidRPr="00785B15" w:rsidRDefault="005D7799" w:rsidP="00785B15">
      <w:pPr>
        <w:pStyle w:val="ListParagraph"/>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D7799" w:rsidRPr="00785B15" w:rsidRDefault="005D7799" w:rsidP="00785B15">
      <w:pPr>
        <w:pStyle w:val="ListParagraph"/>
        <w:ind w:left="0" w:firstLine="709"/>
        <w:jc w:val="both"/>
      </w:pPr>
      <w:r w:rsidRPr="00785B15">
        <w:t>Начальник отдела кадров предлагает подумать о возможной кандидатуре тех, кого знают лично.</w:t>
      </w:r>
    </w:p>
    <w:p w:rsidR="005D7799" w:rsidRPr="00785B15" w:rsidRDefault="005D7799" w:rsidP="00785B15">
      <w:pPr>
        <w:pStyle w:val="ListParagraph"/>
        <w:ind w:left="0" w:firstLine="709"/>
        <w:jc w:val="both"/>
      </w:pPr>
      <w:r w:rsidRPr="00785B15">
        <w:t>Начальник службы безопасности акцентирует внимание на том, что основные задачи главного менеджера:</w:t>
      </w:r>
    </w:p>
    <w:p w:rsidR="005D7799" w:rsidRPr="00785B15" w:rsidRDefault="005D7799" w:rsidP="00785B15">
      <w:pPr>
        <w:pStyle w:val="ListParagraph"/>
        <w:ind w:left="0" w:firstLine="709"/>
        <w:jc w:val="both"/>
      </w:pPr>
      <w:r w:rsidRPr="00785B15">
        <w:t>1.</w:t>
      </w:r>
      <w:r w:rsidRPr="00785B15">
        <w:tab/>
        <w:t>Специализация фирмы;</w:t>
      </w:r>
    </w:p>
    <w:p w:rsidR="005D7799" w:rsidRPr="00785B15" w:rsidRDefault="005D7799" w:rsidP="00785B15">
      <w:pPr>
        <w:pStyle w:val="ListParagraph"/>
        <w:ind w:left="0" w:firstLine="709"/>
        <w:jc w:val="both"/>
      </w:pPr>
      <w:r w:rsidRPr="00785B15">
        <w:t>2.</w:t>
      </w:r>
      <w:r w:rsidRPr="00785B15">
        <w:tab/>
        <w:t>Создание условий для безопасности фирмы;</w:t>
      </w:r>
    </w:p>
    <w:p w:rsidR="005D7799" w:rsidRPr="00785B15" w:rsidRDefault="005D7799" w:rsidP="00785B15">
      <w:pPr>
        <w:pStyle w:val="ListParagraph"/>
        <w:ind w:left="0" w:firstLine="709"/>
        <w:jc w:val="both"/>
      </w:pPr>
      <w:r w:rsidRPr="00785B15">
        <w:t>3.</w:t>
      </w:r>
      <w:r w:rsidRPr="00785B15">
        <w:tab/>
        <w:t>Совершенствование рыночных отношений.</w:t>
      </w:r>
    </w:p>
    <w:p w:rsidR="005D7799" w:rsidRPr="00785B15" w:rsidRDefault="005D7799" w:rsidP="00785B15">
      <w:pPr>
        <w:pStyle w:val="ListParagraph"/>
        <w:ind w:left="0" w:firstLine="709"/>
        <w:jc w:val="both"/>
      </w:pPr>
      <w:r w:rsidRPr="00785B15">
        <w:t>Он приводит факты, подтверждающие актуальность этих проблем.</w:t>
      </w:r>
    </w:p>
    <w:p w:rsidR="005D7799" w:rsidRPr="00785B15" w:rsidRDefault="005D7799" w:rsidP="00785B15">
      <w:pPr>
        <w:pStyle w:val="ListParagraph"/>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D7799" w:rsidRPr="00785B15" w:rsidRDefault="005D7799" w:rsidP="00785B15">
      <w:pPr>
        <w:pStyle w:val="ListParagraph"/>
        <w:ind w:left="0" w:firstLine="709"/>
        <w:jc w:val="both"/>
      </w:pPr>
      <w:r w:rsidRPr="00785B15">
        <w:t>Решение совещания у директора департамента по кадрам.</w:t>
      </w:r>
    </w:p>
    <w:p w:rsidR="005D7799" w:rsidRPr="00785B15" w:rsidRDefault="005D7799" w:rsidP="00785B15">
      <w:pPr>
        <w:pStyle w:val="ListParagraph"/>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D7799" w:rsidRPr="00785B15" w:rsidRDefault="005D7799" w:rsidP="00785B15">
      <w:pPr>
        <w:pStyle w:val="ListParagraph"/>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5D7799" w:rsidRPr="00785B15" w:rsidRDefault="005D7799" w:rsidP="00785B15">
      <w:pPr>
        <w:pStyle w:val="ListParagraph"/>
        <w:ind w:left="0" w:firstLine="709"/>
        <w:jc w:val="both"/>
      </w:pPr>
      <w:r w:rsidRPr="00785B15">
        <w:t>•</w:t>
      </w:r>
      <w:r w:rsidRPr="00785B15">
        <w:tab/>
        <w:t>Экспертам дается право провести детальный анализ кандидатур.</w:t>
      </w:r>
    </w:p>
    <w:p w:rsidR="005D7799" w:rsidRPr="00785B15" w:rsidRDefault="005D7799" w:rsidP="00785B15">
      <w:pPr>
        <w:pStyle w:val="ListParagraph"/>
        <w:ind w:left="0" w:firstLine="709"/>
        <w:jc w:val="both"/>
      </w:pPr>
      <w:r w:rsidRPr="00785B15">
        <w:t>•</w:t>
      </w:r>
      <w:r w:rsidRPr="00785B15">
        <w:tab/>
        <w:t>Разработать модель "идеального руководителя".</w:t>
      </w:r>
    </w:p>
    <w:p w:rsidR="005D7799" w:rsidRPr="00785B15" w:rsidRDefault="005D7799" w:rsidP="00785B15">
      <w:pPr>
        <w:pStyle w:val="ListParagraph"/>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D7799" w:rsidRPr="00785B15" w:rsidRDefault="005D7799" w:rsidP="00785B15">
      <w:pPr>
        <w:pStyle w:val="ListParagraph"/>
        <w:ind w:left="0" w:firstLine="709"/>
        <w:jc w:val="both"/>
      </w:pPr>
      <w:r w:rsidRPr="00785B15">
        <w:t>•</w:t>
      </w:r>
      <w:r w:rsidRPr="00785B15">
        <w:tab/>
        <w:t>Дать научное обоснование выбранной кандидатуре</w:t>
      </w:r>
    </w:p>
    <w:p w:rsidR="005D7799" w:rsidRPr="00785B15" w:rsidRDefault="005D7799" w:rsidP="00785B15">
      <w:pPr>
        <w:pStyle w:val="ListParagraph"/>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D7799" w:rsidRPr="00785B15" w:rsidRDefault="005D7799" w:rsidP="00AE11B6">
      <w:pPr>
        <w:pStyle w:val="ListParagraph"/>
        <w:spacing w:line="120" w:lineRule="auto"/>
        <w:jc w:val="both"/>
        <w:rPr>
          <w:b/>
          <w:i/>
        </w:rPr>
      </w:pPr>
    </w:p>
    <w:p w:rsidR="005D7799" w:rsidRPr="00785B15" w:rsidRDefault="005D7799" w:rsidP="00785B15">
      <w:pPr>
        <w:pStyle w:val="ListParagraph"/>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D7799" w:rsidRPr="00785B15" w:rsidRDefault="005D7799" w:rsidP="00785B15">
      <w:pPr>
        <w:pStyle w:val="ListParagraph"/>
        <w:ind w:left="0" w:firstLine="709"/>
        <w:jc w:val="both"/>
      </w:pPr>
      <w:r w:rsidRPr="00785B15">
        <w:t>1.</w:t>
      </w:r>
      <w:r w:rsidRPr="00785B15">
        <w:tab/>
        <w:t>Цель - выберите три кандидатуры на замещение вакантной должности главного менеджера.</w:t>
      </w:r>
    </w:p>
    <w:p w:rsidR="005D7799" w:rsidRPr="00785B15" w:rsidRDefault="005D7799" w:rsidP="00785B15">
      <w:pPr>
        <w:pStyle w:val="ListParagraph"/>
        <w:ind w:left="0" w:firstLine="709"/>
        <w:jc w:val="both"/>
      </w:pPr>
      <w:r w:rsidRPr="00785B15">
        <w:t>2.</w:t>
      </w:r>
      <w:r w:rsidRPr="00785B15">
        <w:tab/>
        <w:t>Метод проведения деловой беседы в соответствии с существующим порядком найма.</w:t>
      </w:r>
    </w:p>
    <w:p w:rsidR="005D7799" w:rsidRPr="00785B15" w:rsidRDefault="005D7799" w:rsidP="00785B15">
      <w:pPr>
        <w:pStyle w:val="ListParagraph"/>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D7799" w:rsidRPr="00785B15" w:rsidRDefault="005D7799" w:rsidP="00AE11B6">
      <w:pPr>
        <w:pStyle w:val="ListParagraph"/>
        <w:spacing w:line="120" w:lineRule="auto"/>
        <w:jc w:val="both"/>
        <w:rPr>
          <w:b/>
          <w:i/>
        </w:rPr>
      </w:pPr>
    </w:p>
    <w:p w:rsidR="005D7799" w:rsidRPr="00785B15" w:rsidRDefault="005D7799" w:rsidP="00785B15">
      <w:pPr>
        <w:pStyle w:val="ListParagraph"/>
        <w:jc w:val="both"/>
        <w:rPr>
          <w:b/>
        </w:rPr>
      </w:pPr>
      <w:r w:rsidRPr="00785B15">
        <w:rPr>
          <w:b/>
        </w:rPr>
        <w:t>Сцена 4. Совещание у лидера</w:t>
      </w:r>
    </w:p>
    <w:p w:rsidR="005D7799" w:rsidRPr="00785B15" w:rsidRDefault="005D7799" w:rsidP="00785B15">
      <w:pPr>
        <w:pStyle w:val="ListParagraph"/>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D7799" w:rsidRPr="00785B15" w:rsidRDefault="005D7799" w:rsidP="00785B15">
      <w:pPr>
        <w:pStyle w:val="ListParagraph"/>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D7799" w:rsidRPr="00785B15" w:rsidRDefault="005D7799" w:rsidP="00785B15">
      <w:pPr>
        <w:pStyle w:val="ListParagraph"/>
        <w:ind w:left="0" w:firstLine="709"/>
        <w:jc w:val="both"/>
      </w:pPr>
      <w:r w:rsidRPr="00785B15">
        <w:t>3.</w:t>
      </w:r>
      <w:r w:rsidRPr="00785B15">
        <w:tab/>
        <w:t>Права - оценка результатов собеседования. Выявление кандидата.наиболее близкого к модели "идеального руководителя".</w:t>
      </w:r>
    </w:p>
    <w:p w:rsidR="005D7799" w:rsidRPr="00785B15" w:rsidRDefault="005D7799" w:rsidP="00785B15">
      <w:pPr>
        <w:pStyle w:val="ListParagraph"/>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D7799" w:rsidRPr="00785B15" w:rsidRDefault="005D7799" w:rsidP="00785B15">
      <w:pPr>
        <w:pStyle w:val="ListParagraph"/>
        <w:ind w:left="0" w:firstLine="709"/>
        <w:jc w:val="both"/>
      </w:pPr>
      <w:r w:rsidRPr="00785B15">
        <w:t>5.</w:t>
      </w:r>
      <w:r w:rsidRPr="00785B15">
        <w:tab/>
        <w:t>Сроки - провести до ___________.</w:t>
      </w:r>
    </w:p>
    <w:p w:rsidR="005D7799" w:rsidRPr="00785B15" w:rsidRDefault="005D7799" w:rsidP="00785B15">
      <w:pPr>
        <w:pStyle w:val="ListParagraph"/>
        <w:ind w:left="0" w:firstLine="709"/>
        <w:jc w:val="both"/>
      </w:pPr>
      <w:r w:rsidRPr="00785B15">
        <w:t>Действующие лица; лидер, директор департамента по кадрам, начальник отдела кадров и остальные участники.</w:t>
      </w:r>
    </w:p>
    <w:p w:rsidR="005D7799" w:rsidRPr="00785B15" w:rsidRDefault="005D7799" w:rsidP="00785B15">
      <w:pPr>
        <w:pStyle w:val="ListParagraph"/>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D7799" w:rsidRPr="00785B15" w:rsidRDefault="005D7799" w:rsidP="00785B15">
      <w:pPr>
        <w:pStyle w:val="ListParagraph"/>
        <w:ind w:left="0" w:firstLine="709"/>
        <w:jc w:val="both"/>
      </w:pPr>
      <w:r w:rsidRPr="00785B15">
        <w:t>•</w:t>
      </w:r>
      <w:r w:rsidRPr="00785B15">
        <w:tab/>
        <w:t>дать модель "идеального руководителя";</w:t>
      </w:r>
    </w:p>
    <w:p w:rsidR="005D7799" w:rsidRPr="00785B15" w:rsidRDefault="005D7799" w:rsidP="00785B15">
      <w:pPr>
        <w:pStyle w:val="ListParagraph"/>
        <w:ind w:left="0" w:firstLine="709"/>
        <w:jc w:val="both"/>
      </w:pPr>
      <w:r w:rsidRPr="00785B15">
        <w:t>•</w:t>
      </w:r>
      <w:r w:rsidRPr="00785B15">
        <w:tab/>
        <w:t>детально проанализировать характеристики кандидатов;</w:t>
      </w:r>
    </w:p>
    <w:p w:rsidR="005D7799" w:rsidRPr="00785B15" w:rsidRDefault="005D7799" w:rsidP="00785B15">
      <w:pPr>
        <w:pStyle w:val="ListParagraph"/>
        <w:ind w:left="0" w:firstLine="709"/>
        <w:jc w:val="both"/>
      </w:pPr>
      <w:r w:rsidRPr="00785B15">
        <w:t>•</w:t>
      </w:r>
      <w:r w:rsidRPr="00785B15">
        <w:tab/>
        <w:t>провести собеседование, тестирование, опрос кандидатов;</w:t>
      </w:r>
    </w:p>
    <w:p w:rsidR="005D7799" w:rsidRPr="00785B15" w:rsidRDefault="005D7799" w:rsidP="00785B15">
      <w:pPr>
        <w:pStyle w:val="ListParagraph"/>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D7799" w:rsidRPr="00785B15" w:rsidRDefault="005D7799" w:rsidP="00785B15">
      <w:pPr>
        <w:pStyle w:val="ListParagraph"/>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5D7799" w:rsidRPr="00785B15" w:rsidRDefault="005D7799" w:rsidP="00785B15">
      <w:pPr>
        <w:pStyle w:val="ListParagraph"/>
        <w:ind w:left="0" w:firstLine="709"/>
        <w:jc w:val="both"/>
      </w:pPr>
      <w:r w:rsidRPr="00785B15">
        <w:t>Лидер дает краткую модель "идеального руководителя".</w:t>
      </w:r>
    </w:p>
    <w:p w:rsidR="005D7799" w:rsidRPr="00785B15" w:rsidRDefault="005D7799" w:rsidP="00AE11B6">
      <w:pPr>
        <w:pStyle w:val="ListParagraph"/>
        <w:spacing w:line="120" w:lineRule="auto"/>
        <w:ind w:left="0" w:firstLine="709"/>
        <w:jc w:val="both"/>
      </w:pPr>
    </w:p>
    <w:p w:rsidR="005D7799" w:rsidRPr="00785B15" w:rsidRDefault="005D7799" w:rsidP="00785B15">
      <w:pPr>
        <w:pStyle w:val="ListParagraph"/>
        <w:ind w:left="0" w:firstLine="709"/>
        <w:jc w:val="both"/>
        <w:rPr>
          <w:b/>
        </w:rPr>
      </w:pPr>
      <w:r w:rsidRPr="00785B15">
        <w:rPr>
          <w:b/>
        </w:rPr>
        <w:t>Модель "идеального руководителя"</w:t>
      </w:r>
    </w:p>
    <w:p w:rsidR="005D7799" w:rsidRPr="00785B15" w:rsidRDefault="005D7799" w:rsidP="00785B15">
      <w:pPr>
        <w:pStyle w:val="ListParagraph"/>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D7799" w:rsidRPr="00785B15" w:rsidRDefault="005D7799" w:rsidP="00785B15">
      <w:pPr>
        <w:pStyle w:val="ListParagraph"/>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D7799" w:rsidRPr="00785B15" w:rsidRDefault="005D7799" w:rsidP="00785B15">
      <w:pPr>
        <w:pStyle w:val="ListParagraph"/>
        <w:ind w:left="0" w:firstLine="709"/>
        <w:jc w:val="both"/>
      </w:pPr>
      <w:r w:rsidRPr="00785B15">
        <w:t>Начальник отдела кадров приглашает на совещание кандидатов на вакантную должность:</w:t>
      </w:r>
    </w:p>
    <w:p w:rsidR="005D7799" w:rsidRPr="00785B15" w:rsidRDefault="005D7799" w:rsidP="00785B15">
      <w:pPr>
        <w:pStyle w:val="ListParagraph"/>
        <w:ind w:left="0" w:firstLine="709"/>
        <w:jc w:val="both"/>
      </w:pPr>
      <w:r w:rsidRPr="00785B15">
        <w:t>1. ________________________________________________________________</w:t>
      </w:r>
    </w:p>
    <w:p w:rsidR="005D7799" w:rsidRPr="00785B15" w:rsidRDefault="005D7799" w:rsidP="00785B15">
      <w:pPr>
        <w:pStyle w:val="ListParagraph"/>
        <w:ind w:left="0" w:firstLine="709"/>
        <w:jc w:val="both"/>
      </w:pPr>
      <w:r w:rsidRPr="00785B15">
        <w:t>2. ________________________________________________________________</w:t>
      </w:r>
    </w:p>
    <w:p w:rsidR="005D7799" w:rsidRPr="00785B15" w:rsidRDefault="005D7799" w:rsidP="00785B15">
      <w:pPr>
        <w:pStyle w:val="ListParagraph"/>
        <w:ind w:left="0" w:firstLine="709"/>
        <w:jc w:val="both"/>
      </w:pPr>
      <w:r w:rsidRPr="00785B15">
        <w:t>3. ________________________________________________________________</w:t>
      </w:r>
    </w:p>
    <w:p w:rsidR="005D7799" w:rsidRPr="00785B15" w:rsidRDefault="005D7799" w:rsidP="00785B15">
      <w:pPr>
        <w:pStyle w:val="ListParagraph"/>
        <w:ind w:left="0" w:firstLine="709"/>
        <w:jc w:val="both"/>
      </w:pPr>
      <w:r w:rsidRPr="00785B15">
        <w:t>Беседа с кандидатами проводится индивидуально.</w:t>
      </w:r>
    </w:p>
    <w:p w:rsidR="005D7799" w:rsidRPr="00785B15" w:rsidRDefault="005D7799" w:rsidP="00785B15">
      <w:pPr>
        <w:pStyle w:val="ListParagraph"/>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D7799" w:rsidRPr="00785B15" w:rsidRDefault="005D7799" w:rsidP="00785B15">
      <w:pPr>
        <w:pStyle w:val="ListParagraph"/>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D7799" w:rsidRPr="00785B15" w:rsidRDefault="005D7799" w:rsidP="00785B15">
      <w:pPr>
        <w:pStyle w:val="ListParagraph"/>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D7799" w:rsidRPr="00785B15" w:rsidRDefault="005D7799" w:rsidP="00AE11B6">
      <w:pPr>
        <w:pStyle w:val="ListParagraph"/>
        <w:spacing w:line="120" w:lineRule="auto"/>
        <w:jc w:val="both"/>
        <w:rPr>
          <w:b/>
          <w:i/>
        </w:rPr>
      </w:pPr>
    </w:p>
    <w:p w:rsidR="005D7799" w:rsidRPr="00785B15" w:rsidRDefault="005D7799" w:rsidP="00785B15">
      <w:pPr>
        <w:pStyle w:val="ListParagraph"/>
        <w:jc w:val="both"/>
        <w:rPr>
          <w:b/>
        </w:rPr>
      </w:pPr>
      <w:r w:rsidRPr="00785B15">
        <w:rPr>
          <w:b/>
        </w:rPr>
        <w:t>Сцена 5. Совещание у директора департамента по кадрам</w:t>
      </w:r>
    </w:p>
    <w:p w:rsidR="005D7799" w:rsidRPr="00785B15" w:rsidRDefault="005D7799" w:rsidP="00785B15">
      <w:pPr>
        <w:pStyle w:val="ListParagraph"/>
        <w:ind w:left="0" w:firstLine="709"/>
        <w:jc w:val="both"/>
      </w:pPr>
      <w:r w:rsidRPr="00785B15">
        <w:t>1.</w:t>
      </w:r>
      <w:r w:rsidRPr="00785B15">
        <w:tab/>
        <w:t>Цель - утвердить кандидата на вакантную должность главного менеджера.</w:t>
      </w:r>
    </w:p>
    <w:p w:rsidR="005D7799" w:rsidRPr="00785B15" w:rsidRDefault="005D7799" w:rsidP="00785B15">
      <w:pPr>
        <w:pStyle w:val="ListParagraph"/>
        <w:ind w:left="0" w:firstLine="709"/>
        <w:jc w:val="both"/>
      </w:pPr>
      <w:r w:rsidRPr="00785B15">
        <w:t>2.</w:t>
      </w:r>
      <w:r w:rsidRPr="00785B15">
        <w:tab/>
        <w:t>Содержание - обсудить результаты экспертного анализа.</w:t>
      </w:r>
    </w:p>
    <w:p w:rsidR="005D7799" w:rsidRPr="00785B15" w:rsidRDefault="005D7799" w:rsidP="00785B15">
      <w:pPr>
        <w:pStyle w:val="ListParagraph"/>
        <w:ind w:left="0" w:firstLine="709"/>
        <w:jc w:val="both"/>
      </w:pPr>
      <w:r w:rsidRPr="00785B15">
        <w:t>3.</w:t>
      </w:r>
      <w:r w:rsidRPr="00785B15">
        <w:tab/>
        <w:t>Срок проведения ________________________________.</w:t>
      </w:r>
    </w:p>
    <w:p w:rsidR="005D7799" w:rsidRPr="00785B15" w:rsidRDefault="005D7799" w:rsidP="00785B15">
      <w:pPr>
        <w:pStyle w:val="ListParagraph"/>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D7799" w:rsidRPr="00785B15" w:rsidRDefault="005D7799" w:rsidP="00785B15">
      <w:pPr>
        <w:pStyle w:val="ListParagraph"/>
        <w:ind w:left="0" w:firstLine="709"/>
        <w:jc w:val="both"/>
      </w:pPr>
      <w:r w:rsidRPr="00785B15">
        <w:t>Начальник отдела кадров передал все документы директору заранее.</w:t>
      </w:r>
    </w:p>
    <w:p w:rsidR="005D7799" w:rsidRPr="00785B15" w:rsidRDefault="005D7799" w:rsidP="00785B15">
      <w:pPr>
        <w:pStyle w:val="ListParagraph"/>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D7799" w:rsidRPr="00785B15" w:rsidRDefault="005D7799" w:rsidP="00785B15">
      <w:pPr>
        <w:pStyle w:val="ListParagraph"/>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D7799" w:rsidRPr="00785B15" w:rsidRDefault="005D7799" w:rsidP="00785B15">
      <w:pPr>
        <w:pStyle w:val="ListParagraph"/>
        <w:ind w:left="0" w:firstLine="709"/>
        <w:jc w:val="both"/>
      </w:pPr>
      <w:r w:rsidRPr="00785B15">
        <w:t>Беседа директора с кандидатом на должность главного менеджера:</w:t>
      </w:r>
    </w:p>
    <w:p w:rsidR="005D7799" w:rsidRPr="00785B15" w:rsidRDefault="005D7799" w:rsidP="00785B15">
      <w:pPr>
        <w:pStyle w:val="ListParagraph"/>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D7799" w:rsidRPr="00092C77" w:rsidRDefault="005D7799" w:rsidP="00AE11B6">
      <w:pPr>
        <w:pStyle w:val="ListParagraph"/>
        <w:ind w:left="0" w:firstLine="709"/>
        <w:jc w:val="both"/>
      </w:pPr>
      <w:r w:rsidRPr="00785B15">
        <w:t>Просит лидера поблагодарить от его имени всех экспертов за удачно подобранную кандидатуру.</w:t>
      </w:r>
    </w:p>
    <w:sectPr w:rsidR="005D7799"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799" w:rsidRDefault="005D7799" w:rsidP="00700678">
      <w:r>
        <w:separator/>
      </w:r>
    </w:p>
  </w:endnote>
  <w:endnote w:type="continuationSeparator" w:id="1">
    <w:p w:rsidR="005D7799" w:rsidRDefault="005D7799"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799" w:rsidRDefault="005D7799" w:rsidP="00700678">
      <w:r>
        <w:separator/>
      </w:r>
    </w:p>
  </w:footnote>
  <w:footnote w:type="continuationSeparator" w:id="1">
    <w:p w:rsidR="005D7799" w:rsidRDefault="005D7799"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01784"/>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33DE"/>
    <w:rsid w:val="000D45F5"/>
    <w:rsid w:val="000D50BC"/>
    <w:rsid w:val="000E3A34"/>
    <w:rsid w:val="000E3F4D"/>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06B70"/>
    <w:rsid w:val="0031138B"/>
    <w:rsid w:val="0032179F"/>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A51B3"/>
    <w:rsid w:val="003B1392"/>
    <w:rsid w:val="003B153D"/>
    <w:rsid w:val="003B1D69"/>
    <w:rsid w:val="003B73E4"/>
    <w:rsid w:val="003C78BA"/>
    <w:rsid w:val="003D1782"/>
    <w:rsid w:val="003D3142"/>
    <w:rsid w:val="003D364A"/>
    <w:rsid w:val="003E07A0"/>
    <w:rsid w:val="003E213F"/>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956B1"/>
    <w:rsid w:val="00596DF7"/>
    <w:rsid w:val="005A73F2"/>
    <w:rsid w:val="005A756A"/>
    <w:rsid w:val="005B5173"/>
    <w:rsid w:val="005C0C11"/>
    <w:rsid w:val="005C23A3"/>
    <w:rsid w:val="005C299E"/>
    <w:rsid w:val="005C3446"/>
    <w:rsid w:val="005C7A5D"/>
    <w:rsid w:val="005D3BA0"/>
    <w:rsid w:val="005D7799"/>
    <w:rsid w:val="005E218E"/>
    <w:rsid w:val="005E21F4"/>
    <w:rsid w:val="005E3EB4"/>
    <w:rsid w:val="005E4E00"/>
    <w:rsid w:val="005E7756"/>
    <w:rsid w:val="005F320E"/>
    <w:rsid w:val="005F68CB"/>
    <w:rsid w:val="006065D2"/>
    <w:rsid w:val="00607C09"/>
    <w:rsid w:val="00612E06"/>
    <w:rsid w:val="00614E13"/>
    <w:rsid w:val="00621A10"/>
    <w:rsid w:val="00622371"/>
    <w:rsid w:val="00623C59"/>
    <w:rsid w:val="00624892"/>
    <w:rsid w:val="00626851"/>
    <w:rsid w:val="006312FD"/>
    <w:rsid w:val="00636326"/>
    <w:rsid w:val="006375EA"/>
    <w:rsid w:val="00643580"/>
    <w:rsid w:val="0064544A"/>
    <w:rsid w:val="00645921"/>
    <w:rsid w:val="00651AE3"/>
    <w:rsid w:val="006541A1"/>
    <w:rsid w:val="00657532"/>
    <w:rsid w:val="00657828"/>
    <w:rsid w:val="006774E3"/>
    <w:rsid w:val="006859DC"/>
    <w:rsid w:val="006A35DA"/>
    <w:rsid w:val="006A403E"/>
    <w:rsid w:val="006B05B3"/>
    <w:rsid w:val="006B2757"/>
    <w:rsid w:val="006B7D2C"/>
    <w:rsid w:val="006C71AB"/>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0E19"/>
    <w:rsid w:val="007B1F2E"/>
    <w:rsid w:val="007B703D"/>
    <w:rsid w:val="007D17F7"/>
    <w:rsid w:val="007D1F4C"/>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172E"/>
    <w:rsid w:val="00844E16"/>
    <w:rsid w:val="00846129"/>
    <w:rsid w:val="00847297"/>
    <w:rsid w:val="00850A3F"/>
    <w:rsid w:val="00854005"/>
    <w:rsid w:val="00856CA9"/>
    <w:rsid w:val="00856CB8"/>
    <w:rsid w:val="00860BC0"/>
    <w:rsid w:val="00861244"/>
    <w:rsid w:val="00865F53"/>
    <w:rsid w:val="0087105E"/>
    <w:rsid w:val="00873DDD"/>
    <w:rsid w:val="00873E91"/>
    <w:rsid w:val="00877010"/>
    <w:rsid w:val="00877963"/>
    <w:rsid w:val="00882107"/>
    <w:rsid w:val="0088550C"/>
    <w:rsid w:val="00887E86"/>
    <w:rsid w:val="00890748"/>
    <w:rsid w:val="008930A8"/>
    <w:rsid w:val="00895865"/>
    <w:rsid w:val="008961C3"/>
    <w:rsid w:val="008A6325"/>
    <w:rsid w:val="008B1DC2"/>
    <w:rsid w:val="008B3CEB"/>
    <w:rsid w:val="008B4A23"/>
    <w:rsid w:val="008C0A06"/>
    <w:rsid w:val="008C162A"/>
    <w:rsid w:val="008C29B1"/>
    <w:rsid w:val="008C5F06"/>
    <w:rsid w:val="008D1601"/>
    <w:rsid w:val="008D2233"/>
    <w:rsid w:val="008D42EE"/>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4061"/>
    <w:rsid w:val="00A47639"/>
    <w:rsid w:val="00A53881"/>
    <w:rsid w:val="00A57021"/>
    <w:rsid w:val="00A60F0F"/>
    <w:rsid w:val="00A622DC"/>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0437"/>
    <w:rsid w:val="00B2233C"/>
    <w:rsid w:val="00B31515"/>
    <w:rsid w:val="00B35DE8"/>
    <w:rsid w:val="00B41D4B"/>
    <w:rsid w:val="00B437AF"/>
    <w:rsid w:val="00B45972"/>
    <w:rsid w:val="00B538F1"/>
    <w:rsid w:val="00B54486"/>
    <w:rsid w:val="00B625EA"/>
    <w:rsid w:val="00B65308"/>
    <w:rsid w:val="00B6583A"/>
    <w:rsid w:val="00B71B50"/>
    <w:rsid w:val="00B76FC1"/>
    <w:rsid w:val="00B90DFE"/>
    <w:rsid w:val="00B9122A"/>
    <w:rsid w:val="00B91EF8"/>
    <w:rsid w:val="00BA085B"/>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504B"/>
    <w:rsid w:val="00C275E1"/>
    <w:rsid w:val="00C3694A"/>
    <w:rsid w:val="00C37266"/>
    <w:rsid w:val="00C43FF2"/>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0808"/>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10668"/>
    <w:rsid w:val="00F15DC8"/>
    <w:rsid w:val="00F203ED"/>
    <w:rsid w:val="00F24678"/>
    <w:rsid w:val="00F32E9C"/>
    <w:rsid w:val="00F349C8"/>
    <w:rsid w:val="00F45429"/>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D7"/>
    <w:pPr>
      <w:widowControl w:val="0"/>
      <w:autoSpaceDE w:val="0"/>
      <w:autoSpaceDN w:val="0"/>
      <w:adjustRightInd w:val="0"/>
    </w:pPr>
    <w:rPr>
      <w:sz w:val="24"/>
      <w:szCs w:val="24"/>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353395"/>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353395"/>
    <w:rPr>
      <w:rFonts w:cs="Times New Roman"/>
    </w:rPr>
  </w:style>
  <w:style w:type="character" w:customStyle="1" w:styleId="5">
    <w:name w:val="Основной текст (5)_"/>
    <w:basedOn w:val="DefaultParagraphFont"/>
    <w:link w:val="50"/>
    <w:uiPriority w:val="99"/>
    <w:locked/>
    <w:rsid w:val="009F241B"/>
    <w:rPr>
      <w:rFonts w:cs="Times New Roman"/>
      <w:sz w:val="18"/>
      <w:szCs w:val="18"/>
      <w:shd w:val="clear" w:color="auto" w:fill="FFFFFF"/>
    </w:rPr>
  </w:style>
  <w:style w:type="paragraph" w:customStyle="1" w:styleId="50">
    <w:name w:val="Основной текст (5)"/>
    <w:basedOn w:val="Normal"/>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
    <w:name w:val="Основной текст (3)_"/>
    <w:basedOn w:val="DefaultParagraphFont"/>
    <w:link w:val="30"/>
    <w:uiPriority w:val="99"/>
    <w:locked/>
    <w:rsid w:val="009F241B"/>
    <w:rPr>
      <w:rFonts w:cs="Times New Roman"/>
      <w:spacing w:val="3"/>
      <w:sz w:val="18"/>
      <w:szCs w:val="18"/>
      <w:shd w:val="clear" w:color="auto" w:fill="FFFFFF"/>
    </w:rPr>
  </w:style>
  <w:style w:type="paragraph" w:customStyle="1" w:styleId="30">
    <w:name w:val="Основной текст (3)"/>
    <w:basedOn w:val="Normal"/>
    <w:link w:val="3"/>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Normal"/>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Normal"/>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9F241B"/>
    <w:rPr>
      <w:rFonts w:cs="Times New Roman"/>
      <w:sz w:val="19"/>
      <w:szCs w:val="19"/>
      <w:shd w:val="clear" w:color="auto" w:fill="FFFFFF"/>
    </w:rPr>
  </w:style>
  <w:style w:type="paragraph" w:customStyle="1" w:styleId="40">
    <w:name w:val="Основной текст (4)"/>
    <w:basedOn w:val="Normal"/>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0">
    <w:name w:val="Основной текст_"/>
    <w:basedOn w:val="DefaultParagraphFont"/>
    <w:link w:val="31"/>
    <w:uiPriority w:val="99"/>
    <w:locked/>
    <w:rsid w:val="0037016A"/>
    <w:rPr>
      <w:rFonts w:cs="Times New Roman"/>
      <w:sz w:val="28"/>
      <w:szCs w:val="28"/>
      <w:shd w:val="clear" w:color="auto" w:fill="FFFFFF"/>
    </w:rPr>
  </w:style>
  <w:style w:type="paragraph" w:customStyle="1" w:styleId="31">
    <w:name w:val="Основной текст3"/>
    <w:basedOn w:val="Normal"/>
    <w:link w:val="a0"/>
    <w:uiPriority w:val="99"/>
    <w:rsid w:val="0037016A"/>
    <w:pPr>
      <w:widowControl/>
      <w:shd w:val="clear" w:color="auto" w:fill="FFFFFF"/>
      <w:autoSpaceDE/>
      <w:autoSpaceDN/>
      <w:adjustRightInd/>
      <w:spacing w:line="322" w:lineRule="exact"/>
      <w:ind w:hanging="360"/>
    </w:pPr>
    <w:rPr>
      <w:sz w:val="28"/>
      <w:szCs w:val="28"/>
    </w:rPr>
  </w:style>
  <w:style w:type="character" w:styleId="Hyperlink">
    <w:name w:val="Hyperlink"/>
    <w:basedOn w:val="DefaultParagraphFont"/>
    <w:uiPriority w:val="99"/>
    <w:rsid w:val="00141E08"/>
    <w:rPr>
      <w:rFonts w:cs="Times New Roman"/>
      <w:color w:val="0000FF"/>
      <w:u w:val="single"/>
    </w:rPr>
  </w:style>
  <w:style w:type="paragraph" w:customStyle="1" w:styleId="1">
    <w:name w:val="Абзац списка1"/>
    <w:basedOn w:val="Normal"/>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2D097D"/>
    <w:rPr>
      <w:rFonts w:cs="Times New Roman"/>
      <w:sz w:val="16"/>
      <w:szCs w:val="16"/>
    </w:rPr>
  </w:style>
  <w:style w:type="paragraph" w:styleId="CommentText">
    <w:name w:val="annotation text"/>
    <w:basedOn w:val="Normal"/>
    <w:link w:val="CommentTextChar"/>
    <w:uiPriority w:val="99"/>
    <w:semiHidden/>
    <w:rsid w:val="002D097D"/>
    <w:rPr>
      <w:sz w:val="20"/>
      <w:szCs w:val="20"/>
    </w:rPr>
  </w:style>
  <w:style w:type="character" w:customStyle="1" w:styleId="CommentTextChar">
    <w:name w:val="Comment Text Char"/>
    <w:basedOn w:val="DefaultParagraphFont"/>
    <w:link w:val="CommentText"/>
    <w:uiPriority w:val="99"/>
    <w:semiHidden/>
    <w:locked/>
    <w:rsid w:val="002D097D"/>
    <w:rPr>
      <w:rFonts w:cs="Times New Roman"/>
    </w:rPr>
  </w:style>
  <w:style w:type="paragraph" w:styleId="CommentSubject">
    <w:name w:val="annotation subject"/>
    <w:basedOn w:val="CommentText"/>
    <w:next w:val="CommentText"/>
    <w:link w:val="CommentSubjectChar"/>
    <w:uiPriority w:val="99"/>
    <w:semiHidden/>
    <w:rsid w:val="002D097D"/>
    <w:rPr>
      <w:b/>
      <w:bCs/>
    </w:rPr>
  </w:style>
  <w:style w:type="character" w:customStyle="1" w:styleId="CommentSubjectChar">
    <w:name w:val="Comment Subject Char"/>
    <w:basedOn w:val="CommentTextChar"/>
    <w:link w:val="CommentSubject"/>
    <w:uiPriority w:val="99"/>
    <w:semiHidden/>
    <w:locked/>
    <w:rsid w:val="002D097D"/>
    <w:rPr>
      <w:b/>
      <w:bCs/>
    </w:rPr>
  </w:style>
  <w:style w:type="paragraph" w:styleId="BalloonText">
    <w:name w:val="Balloon Text"/>
    <w:basedOn w:val="Normal"/>
    <w:link w:val="BalloonTextChar"/>
    <w:uiPriority w:val="99"/>
    <w:semiHidden/>
    <w:rsid w:val="002D097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D097D"/>
    <w:rPr>
      <w:rFonts w:ascii="Segoe UI" w:hAnsi="Segoe UI" w:cs="Segoe UI"/>
      <w:sz w:val="18"/>
      <w:szCs w:val="18"/>
    </w:rPr>
  </w:style>
  <w:style w:type="character" w:customStyle="1" w:styleId="apple-converted-space">
    <w:name w:val="apple-converted-space"/>
    <w:basedOn w:val="DefaultParagraphFont"/>
    <w:uiPriority w:val="99"/>
    <w:rsid w:val="00C01124"/>
    <w:rPr>
      <w:rFonts w:cs="Times New Roman"/>
    </w:rPr>
  </w:style>
  <w:style w:type="paragraph" w:styleId="NormalWeb">
    <w:name w:val="Normal (Web)"/>
    <w:aliases w:val="Обычный (Web)"/>
    <w:basedOn w:val="Normal"/>
    <w:uiPriority w:val="99"/>
    <w:rsid w:val="000E3F4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0E3F4D"/>
    <w:pPr>
      <w:autoSpaceDE/>
      <w:autoSpaceDN/>
      <w:adjustRightInd/>
      <w:ind w:firstLine="567"/>
      <w:jc w:val="both"/>
    </w:pPr>
    <w:rPr>
      <w:iCs/>
      <w:sz w:val="28"/>
    </w:rPr>
  </w:style>
  <w:style w:type="character" w:customStyle="1" w:styleId="a2">
    <w:name w:val="а Обычный Знак"/>
    <w:link w:val="a1"/>
    <w:uiPriority w:val="99"/>
    <w:locked/>
    <w:rsid w:val="000E3F4D"/>
    <w:rPr>
      <w:sz w:val="24"/>
    </w:rPr>
  </w:style>
  <w:style w:type="paragraph" w:customStyle="1" w:styleId="a3">
    <w:name w:val="а Вопросы ПТК"/>
    <w:basedOn w:val="Normal"/>
    <w:link w:val="a4"/>
    <w:uiPriority w:val="99"/>
    <w:rsid w:val="000E3F4D"/>
    <w:pPr>
      <w:autoSpaceDE/>
      <w:autoSpaceDN/>
      <w:adjustRightInd/>
      <w:ind w:firstLine="567"/>
      <w:jc w:val="both"/>
    </w:pPr>
    <w:rPr>
      <w:b/>
      <w:bCs/>
      <w:i/>
      <w:iCs/>
      <w:sz w:val="28"/>
    </w:rPr>
  </w:style>
  <w:style w:type="character" w:customStyle="1" w:styleId="a4">
    <w:name w:val="а Вопросы ПТК Знак"/>
    <w:link w:val="a3"/>
    <w:uiPriority w:val="99"/>
    <w:locked/>
    <w:rsid w:val="000E3F4D"/>
    <w:rPr>
      <w:b/>
      <w:i/>
      <w:sz w:val="24"/>
    </w:rPr>
  </w:style>
  <w:style w:type="paragraph" w:customStyle="1" w:styleId="a">
    <w:name w:val="а Список маркированный"/>
    <w:basedOn w:val="Normal"/>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0E3F4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0E3F4D"/>
    <w:pPr>
      <w:widowControl/>
      <w:autoSpaceDE/>
      <w:autoSpaceDN/>
      <w:adjustRightInd/>
    </w:pPr>
    <w:rPr>
      <w:b/>
      <w:bCs/>
      <w:sz w:val="28"/>
    </w:rPr>
  </w:style>
  <w:style w:type="character" w:customStyle="1" w:styleId="FontStyle156">
    <w:name w:val="Font Style156"/>
    <w:basedOn w:val="DefaultParagraphFont"/>
    <w:uiPriority w:val="99"/>
    <w:rsid w:val="001869EF"/>
    <w:rPr>
      <w:rFonts w:ascii="Times New Roman" w:hAnsi="Times New Roman" w:cs="Times New Roman"/>
      <w:color w:val="000000"/>
      <w:sz w:val="22"/>
      <w:szCs w:val="22"/>
    </w:rPr>
  </w:style>
  <w:style w:type="character" w:customStyle="1" w:styleId="s2">
    <w:name w:val="s2"/>
    <w:basedOn w:val="DefaultParagraphFont"/>
    <w:uiPriority w:val="99"/>
    <w:rsid w:val="006B2757"/>
    <w:rPr>
      <w:rFonts w:cs="Times New Roman"/>
    </w:rPr>
  </w:style>
  <w:style w:type="character" w:customStyle="1" w:styleId="s1">
    <w:name w:val="s1"/>
    <w:basedOn w:val="DefaultParagraphFont"/>
    <w:uiPriority w:val="99"/>
    <w:rsid w:val="006B2757"/>
    <w:rPr>
      <w:rFonts w:cs="Times New Roman"/>
    </w:rPr>
  </w:style>
  <w:style w:type="paragraph" w:customStyle="1" w:styleId="s10">
    <w:name w:val="s_1"/>
    <w:basedOn w:val="Normal"/>
    <w:uiPriority w:val="99"/>
    <w:rsid w:val="00BC5524"/>
    <w:pPr>
      <w:widowControl/>
      <w:autoSpaceDE/>
      <w:autoSpaceDN/>
      <w:adjustRightInd/>
      <w:spacing w:before="100" w:beforeAutospacing="1" w:after="100" w:afterAutospacing="1"/>
    </w:pPr>
  </w:style>
  <w:style w:type="paragraph" w:customStyle="1" w:styleId="pj">
    <w:name w:val="pj"/>
    <w:basedOn w:val="Normal"/>
    <w:uiPriority w:val="99"/>
    <w:rsid w:val="00BC5524"/>
    <w:pPr>
      <w:widowControl/>
      <w:autoSpaceDE/>
      <w:autoSpaceDN/>
      <w:adjustRightInd/>
      <w:spacing w:before="100" w:beforeAutospacing="1" w:after="100" w:afterAutospacing="1"/>
    </w:pPr>
  </w:style>
  <w:style w:type="character" w:customStyle="1" w:styleId="right-answer">
    <w:name w:val="right-answer"/>
    <w:basedOn w:val="DefaultParagraphFont"/>
    <w:uiPriority w:val="99"/>
    <w:rsid w:val="00025DBB"/>
    <w:rPr>
      <w:rFonts w:cs="Times New Roman"/>
    </w:rPr>
  </w:style>
  <w:style w:type="character" w:styleId="Strong">
    <w:name w:val="Strong"/>
    <w:basedOn w:val="DefaultParagraphFont"/>
    <w:uiPriority w:val="99"/>
    <w:qFormat/>
    <w:rsid w:val="008961C3"/>
    <w:rPr>
      <w:rFonts w:cs="Times New Roman"/>
      <w:b/>
      <w:bCs/>
    </w:rPr>
  </w:style>
  <w:style w:type="paragraph" w:customStyle="1" w:styleId="p1">
    <w:name w:val="p1"/>
    <w:basedOn w:val="Normal"/>
    <w:uiPriority w:val="99"/>
    <w:rsid w:val="001E44EF"/>
    <w:pPr>
      <w:widowControl/>
      <w:autoSpaceDE/>
      <w:autoSpaceDN/>
      <w:adjustRightInd/>
      <w:spacing w:before="100" w:beforeAutospacing="1" w:after="100" w:afterAutospacing="1"/>
    </w:pPr>
    <w:rPr>
      <w:lang w:val="uk-UA" w:eastAsia="uk-UA"/>
    </w:rPr>
  </w:style>
  <w:style w:type="paragraph" w:styleId="BodyTextIndent">
    <w:name w:val="Body Text Indent"/>
    <w:basedOn w:val="Normal"/>
    <w:link w:val="BodyTextIndentChar"/>
    <w:uiPriority w:val="99"/>
    <w:semiHidden/>
    <w:rsid w:val="0087105E"/>
    <w:pPr>
      <w:widowControl/>
      <w:autoSpaceDE/>
      <w:autoSpaceDN/>
      <w:adjustRightInd/>
      <w:ind w:firstLine="705"/>
      <w:jc w:val="both"/>
    </w:pPr>
  </w:style>
  <w:style w:type="character" w:customStyle="1" w:styleId="BodyTextIndentChar">
    <w:name w:val="Body Text Indent Char"/>
    <w:basedOn w:val="DefaultParagraphFont"/>
    <w:link w:val="BodyTextIndent"/>
    <w:uiPriority w:val="99"/>
    <w:semiHidden/>
    <w:locked/>
    <w:rsid w:val="0087105E"/>
    <w:rPr>
      <w:rFonts w:cs="Times New Roman"/>
      <w:sz w:val="24"/>
      <w:szCs w:val="24"/>
    </w:rPr>
  </w:style>
  <w:style w:type="paragraph" w:styleId="BodyText2">
    <w:name w:val="Body Text 2"/>
    <w:basedOn w:val="Normal"/>
    <w:link w:val="BodyText2Char"/>
    <w:uiPriority w:val="99"/>
    <w:semiHidden/>
    <w:rsid w:val="0087105E"/>
    <w:pPr>
      <w:spacing w:after="120" w:line="480" w:lineRule="auto"/>
    </w:pPr>
  </w:style>
  <w:style w:type="character" w:customStyle="1" w:styleId="BodyText2Char">
    <w:name w:val="Body Text 2 Char"/>
    <w:basedOn w:val="DefaultParagraphFont"/>
    <w:link w:val="BodyText2"/>
    <w:uiPriority w:val="99"/>
    <w:semiHidden/>
    <w:locked/>
    <w:rsid w:val="0087105E"/>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917353342">
      <w:marLeft w:val="0"/>
      <w:marRight w:val="0"/>
      <w:marTop w:val="0"/>
      <w:marBottom w:val="0"/>
      <w:divBdr>
        <w:top w:val="none" w:sz="0" w:space="0" w:color="auto"/>
        <w:left w:val="none" w:sz="0" w:space="0" w:color="auto"/>
        <w:bottom w:val="none" w:sz="0" w:space="0" w:color="auto"/>
        <w:right w:val="none" w:sz="0" w:space="0" w:color="auto"/>
      </w:divBdr>
    </w:div>
    <w:div w:id="1917353343">
      <w:marLeft w:val="0"/>
      <w:marRight w:val="0"/>
      <w:marTop w:val="0"/>
      <w:marBottom w:val="0"/>
      <w:divBdr>
        <w:top w:val="none" w:sz="0" w:space="0" w:color="auto"/>
        <w:left w:val="none" w:sz="0" w:space="0" w:color="auto"/>
        <w:bottom w:val="none" w:sz="0" w:space="0" w:color="auto"/>
        <w:right w:val="none" w:sz="0" w:space="0" w:color="auto"/>
      </w:divBdr>
    </w:div>
    <w:div w:id="1917353344">
      <w:marLeft w:val="0"/>
      <w:marRight w:val="0"/>
      <w:marTop w:val="0"/>
      <w:marBottom w:val="0"/>
      <w:divBdr>
        <w:top w:val="none" w:sz="0" w:space="0" w:color="auto"/>
        <w:left w:val="none" w:sz="0" w:space="0" w:color="auto"/>
        <w:bottom w:val="none" w:sz="0" w:space="0" w:color="auto"/>
        <w:right w:val="none" w:sz="0" w:space="0" w:color="auto"/>
      </w:divBdr>
    </w:div>
    <w:div w:id="1917353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237.html" TargetMode="External"/><Relationship Id="rId12" Type="http://schemas.openxmlformats.org/officeDocument/2006/relationships/image" Target="media/image5.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iprbookshop.ru/63796.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946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8464</TotalTime>
  <Pages>60</Pages>
  <Words>23384</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263</cp:revision>
  <cp:lastPrinted>2017-11-03T11:39:00Z</cp:lastPrinted>
  <dcterms:created xsi:type="dcterms:W3CDTF">2015-09-14T08:32:00Z</dcterms:created>
  <dcterms:modified xsi:type="dcterms:W3CDTF">2021-12-28T11:27:00Z</dcterms:modified>
</cp:coreProperties>
</file>